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9792" w:type="dxa"/>
        <w:tblInd w:w="-4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6707"/>
      </w:tblGrid>
      <w:tr w:rsidR="00836A7A" w:rsidRPr="00342FBE" w14:paraId="553D19C1" w14:textId="77777777" w:rsidTr="00836A7A">
        <w:trPr>
          <w:trHeight w:val="13592"/>
        </w:trPr>
        <w:tc>
          <w:tcPr>
            <w:tcW w:w="3085" w:type="dxa"/>
            <w:tcBorders>
              <w:right w:val="single" w:sz="12" w:space="0" w:color="9BBB59" w:themeColor="accent3"/>
            </w:tcBorders>
            <w:shd w:val="clear" w:color="auto" w:fill="auto"/>
          </w:tcPr>
          <w:p w14:paraId="6914DFA4" w14:textId="77777777" w:rsidR="00836A7A" w:rsidRPr="00342FBE" w:rsidRDefault="00836A7A" w:rsidP="00416BD8"/>
          <w:tbl>
            <w:tblPr>
              <w:tblStyle w:val="TableGrid"/>
              <w:tblW w:w="28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3" w:type="dxa"/>
                <w:bottom w:w="113" w:type="dxa"/>
              </w:tblCellMar>
              <w:tblLook w:val="04A0" w:firstRow="1" w:lastRow="0" w:firstColumn="1" w:lastColumn="0" w:noHBand="0" w:noVBand="1"/>
            </w:tblPr>
            <w:tblGrid>
              <w:gridCol w:w="2869"/>
            </w:tblGrid>
            <w:tr w:rsidR="00836A7A" w:rsidRPr="00342FBE" w14:paraId="5F42042D" w14:textId="77777777" w:rsidTr="00836A7A">
              <w:tc>
                <w:tcPr>
                  <w:tcW w:w="2869" w:type="dxa"/>
                  <w:vAlign w:val="center"/>
                </w:tcPr>
                <w:p w14:paraId="56250E47" w14:textId="77777777" w:rsidR="00836A7A" w:rsidRPr="00342FBE" w:rsidRDefault="00836A7A" w:rsidP="00836A7A">
                  <w:pPr>
                    <w:jc w:val="left"/>
                  </w:pPr>
                </w:p>
                <w:p w14:paraId="534AA5D1" w14:textId="77777777" w:rsidR="00836A7A" w:rsidRPr="00342FBE" w:rsidRDefault="00836A7A" w:rsidP="00836A7A">
                  <w:pPr>
                    <w:jc w:val="center"/>
                  </w:pPr>
                </w:p>
                <w:p w14:paraId="71C824B4" w14:textId="77777777" w:rsidR="00836A7A" w:rsidRPr="00342FBE" w:rsidRDefault="00836A7A" w:rsidP="00836A7A">
                  <w:pPr>
                    <w:jc w:val="center"/>
                  </w:pPr>
                </w:p>
                <w:p w14:paraId="66A190EF" w14:textId="77777777" w:rsidR="00836A7A" w:rsidRPr="00342FBE" w:rsidRDefault="00836A7A" w:rsidP="00836A7A">
                  <w:pPr>
                    <w:ind w:firstLine="0"/>
                    <w:jc w:val="center"/>
                  </w:pPr>
                  <w:r w:rsidRPr="00342FBE">
                    <w:rPr>
                      <w:noProof/>
                      <w:lang w:eastAsia="lt-LT"/>
                    </w:rPr>
                    <w:drawing>
                      <wp:inline distT="0" distB="0" distL="0" distR="0" wp14:anchorId="2411E213" wp14:editId="5D1AA806">
                        <wp:extent cx="1498600" cy="393700"/>
                        <wp:effectExtent l="0" t="0" r="6350" b="6350"/>
                        <wp:docPr id="1" name="Picture 1" descr="atea_colour_rgb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ea_colour_rgb_smal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8600" cy="393700"/>
                                </a:xfrm>
                                <a:prstGeom prst="rect">
                                  <a:avLst/>
                                </a:prstGeom>
                                <a:noFill/>
                                <a:ln>
                                  <a:noFill/>
                                </a:ln>
                              </pic:spPr>
                            </pic:pic>
                          </a:graphicData>
                        </a:graphic>
                      </wp:inline>
                    </w:drawing>
                  </w:r>
                </w:p>
              </w:tc>
            </w:tr>
            <w:tr w:rsidR="00836A7A" w:rsidRPr="00342FBE" w14:paraId="62766676" w14:textId="77777777" w:rsidTr="00836A7A">
              <w:tc>
                <w:tcPr>
                  <w:tcW w:w="2869" w:type="dxa"/>
                  <w:vAlign w:val="center"/>
                </w:tcPr>
                <w:p w14:paraId="02A72D02" w14:textId="500E1E78" w:rsidR="00836A7A" w:rsidRPr="00342FBE" w:rsidRDefault="00836A7A" w:rsidP="00836A7A">
                  <w:pPr>
                    <w:ind w:firstLine="0"/>
                    <w:jc w:val="center"/>
                  </w:pPr>
                  <w:r w:rsidRPr="00342FBE">
                    <w:rPr>
                      <w:color w:val="808080" w:themeColor="background1" w:themeShade="80"/>
                      <w:sz w:val="28"/>
                    </w:rPr>
                    <w:fldChar w:fldCharType="begin"/>
                  </w:r>
                  <w:r w:rsidRPr="00342FBE">
                    <w:rPr>
                      <w:color w:val="808080" w:themeColor="background1" w:themeShade="80"/>
                      <w:sz w:val="28"/>
                    </w:rPr>
                    <w:instrText xml:space="preserve"> DOCPROPERTY "Company"  \* MERGEFORMAT </w:instrText>
                  </w:r>
                  <w:r w:rsidRPr="00342FBE">
                    <w:rPr>
                      <w:color w:val="808080" w:themeColor="background1" w:themeShade="80"/>
                      <w:sz w:val="28"/>
                    </w:rPr>
                    <w:fldChar w:fldCharType="separate"/>
                  </w:r>
                  <w:r w:rsidR="006D5F46">
                    <w:rPr>
                      <w:color w:val="808080" w:themeColor="background1" w:themeShade="80"/>
                      <w:sz w:val="28"/>
                    </w:rPr>
                    <w:t>ATEA, UAB</w:t>
                  </w:r>
                  <w:r w:rsidRPr="00342FBE">
                    <w:rPr>
                      <w:color w:val="808080" w:themeColor="background1" w:themeShade="80"/>
                      <w:sz w:val="28"/>
                    </w:rPr>
                    <w:fldChar w:fldCharType="end"/>
                  </w:r>
                </w:p>
              </w:tc>
            </w:tr>
            <w:tr w:rsidR="00836A7A" w:rsidRPr="00342FBE" w14:paraId="5517485A" w14:textId="77777777" w:rsidTr="00836A7A">
              <w:trPr>
                <w:trHeight w:val="879"/>
              </w:trPr>
              <w:tc>
                <w:tcPr>
                  <w:tcW w:w="2869" w:type="dxa"/>
                  <w:vAlign w:val="center"/>
                </w:tcPr>
                <w:p w14:paraId="7345BAAC" w14:textId="77777777" w:rsidR="00836A7A" w:rsidRPr="00342FBE" w:rsidRDefault="00836A7A" w:rsidP="00416BD8"/>
              </w:tc>
            </w:tr>
            <w:tr w:rsidR="00315844" w:rsidRPr="00342FBE" w14:paraId="14FFD2C5" w14:textId="77777777" w:rsidTr="00836A7A">
              <w:tc>
                <w:tcPr>
                  <w:tcW w:w="2869" w:type="dxa"/>
                  <w:vAlign w:val="center"/>
                </w:tcPr>
                <w:p w14:paraId="793F85E0" w14:textId="21A051CA" w:rsidR="00315844" w:rsidRPr="00342FBE" w:rsidRDefault="00315844" w:rsidP="00315844">
                  <w:pPr>
                    <w:ind w:firstLine="0"/>
                    <w:jc w:val="center"/>
                  </w:pPr>
                  <w:r w:rsidRPr="00342FBE">
                    <w:rPr>
                      <w:rFonts w:asciiTheme="minorHAnsi" w:hAnsiTheme="minorHAnsi" w:cstheme="minorHAnsi"/>
                      <w:noProof/>
                      <w:sz w:val="14"/>
                      <w:szCs w:val="14"/>
                      <w:lang w:eastAsia="lt-LT"/>
                    </w:rPr>
                    <w:drawing>
                      <wp:anchor distT="0" distB="0" distL="114300" distR="114300" simplePos="0" relativeHeight="251659264" behindDoc="0" locked="0" layoutInCell="1" allowOverlap="1" wp14:anchorId="1E6E803C" wp14:editId="103A4D13">
                        <wp:simplePos x="0" y="0"/>
                        <wp:positionH relativeFrom="margin">
                          <wp:posOffset>-177800</wp:posOffset>
                        </wp:positionH>
                        <wp:positionV relativeFrom="paragraph">
                          <wp:posOffset>508000</wp:posOffset>
                        </wp:positionV>
                        <wp:extent cx="1742440" cy="775335"/>
                        <wp:effectExtent l="0" t="0" r="0" b="5715"/>
                        <wp:wrapThrough wrapText="bothSides">
                          <wp:wrapPolygon edited="0">
                            <wp:start x="0" y="0"/>
                            <wp:lineTo x="0" y="21229"/>
                            <wp:lineTo x="21254" y="21229"/>
                            <wp:lineTo x="2125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2440" cy="7753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315844" w:rsidRPr="00342FBE" w14:paraId="49677026" w14:textId="77777777" w:rsidTr="00836A7A">
              <w:tc>
                <w:tcPr>
                  <w:tcW w:w="2869" w:type="dxa"/>
                  <w:vAlign w:val="center"/>
                </w:tcPr>
                <w:p w14:paraId="354594BA" w14:textId="7B2B6044" w:rsidR="00315844" w:rsidRPr="00342FBE" w:rsidRDefault="00315844" w:rsidP="00315844">
                  <w:pPr>
                    <w:ind w:firstLine="0"/>
                    <w:jc w:val="center"/>
                  </w:pPr>
                  <w:r w:rsidRPr="00342FBE">
                    <w:rPr>
                      <w:noProof/>
                      <w:color w:val="808080" w:themeColor="text1" w:themeTint="7F"/>
                      <w:sz w:val="28"/>
                      <w:szCs w:val="28"/>
                    </w:rPr>
                    <w:t>Vidaus saugumo fondas</w:t>
                  </w:r>
                </w:p>
              </w:tc>
            </w:tr>
          </w:tbl>
          <w:p w14:paraId="20462DB6" w14:textId="77777777" w:rsidR="00836A7A" w:rsidRPr="00342FBE" w:rsidRDefault="00836A7A" w:rsidP="00416BD8"/>
        </w:tc>
        <w:tc>
          <w:tcPr>
            <w:tcW w:w="6707" w:type="dxa"/>
            <w:tcBorders>
              <w:left w:val="single" w:sz="12" w:space="0" w:color="9BBB59" w:themeColor="accent3"/>
            </w:tcBorders>
            <w:shd w:val="clear" w:color="auto" w:fill="auto"/>
          </w:tcPr>
          <w:p w14:paraId="0AB9A8CE" w14:textId="77777777" w:rsidR="00836A7A" w:rsidRPr="00342FBE" w:rsidRDefault="00836A7A" w:rsidP="00836A7A">
            <w:pPr>
              <w:pStyle w:val="Title"/>
              <w:tabs>
                <w:tab w:val="left" w:pos="284"/>
              </w:tabs>
              <w:rPr>
                <w:b/>
                <w:sz w:val="32"/>
                <w:szCs w:val="32"/>
              </w:rPr>
            </w:pPr>
          </w:p>
          <w:p w14:paraId="0F8DA122" w14:textId="77777777" w:rsidR="00836A7A" w:rsidRPr="00342FBE" w:rsidRDefault="00836A7A" w:rsidP="00836A7A">
            <w:pPr>
              <w:pStyle w:val="Title"/>
              <w:tabs>
                <w:tab w:val="left" w:pos="284"/>
              </w:tabs>
              <w:rPr>
                <w:b/>
                <w:sz w:val="32"/>
                <w:szCs w:val="32"/>
              </w:rPr>
            </w:pPr>
          </w:p>
          <w:p w14:paraId="476B54F7" w14:textId="77777777" w:rsidR="00836A7A" w:rsidRPr="00342FBE" w:rsidRDefault="00836A7A" w:rsidP="00836A7A">
            <w:pPr>
              <w:pStyle w:val="Title"/>
              <w:tabs>
                <w:tab w:val="left" w:pos="284"/>
              </w:tabs>
              <w:rPr>
                <w:b/>
                <w:sz w:val="32"/>
                <w:szCs w:val="32"/>
              </w:rPr>
            </w:pPr>
          </w:p>
          <w:p w14:paraId="7BA769BC" w14:textId="77777777" w:rsidR="00836A7A" w:rsidRPr="00342FBE" w:rsidRDefault="00836A7A" w:rsidP="00836A7A">
            <w:pPr>
              <w:pStyle w:val="Title"/>
              <w:tabs>
                <w:tab w:val="left" w:pos="284"/>
              </w:tabs>
              <w:rPr>
                <w:b/>
                <w:sz w:val="32"/>
                <w:szCs w:val="32"/>
              </w:rPr>
            </w:pPr>
          </w:p>
          <w:p w14:paraId="6090419D" w14:textId="77777777" w:rsidR="00836A7A" w:rsidRPr="00342FBE" w:rsidRDefault="00836A7A" w:rsidP="00836A7A">
            <w:pPr>
              <w:pStyle w:val="Title"/>
              <w:tabs>
                <w:tab w:val="left" w:pos="284"/>
              </w:tabs>
              <w:rPr>
                <w:b/>
                <w:sz w:val="32"/>
                <w:szCs w:val="32"/>
              </w:rPr>
            </w:pPr>
          </w:p>
          <w:p w14:paraId="193208AB" w14:textId="77777777" w:rsidR="00836A7A" w:rsidRPr="00342FBE" w:rsidRDefault="00836A7A" w:rsidP="00836A7A">
            <w:pPr>
              <w:pStyle w:val="Title"/>
              <w:tabs>
                <w:tab w:val="left" w:pos="284"/>
              </w:tabs>
              <w:rPr>
                <w:b/>
                <w:sz w:val="32"/>
                <w:szCs w:val="32"/>
              </w:rPr>
            </w:pPr>
          </w:p>
          <w:p w14:paraId="583ED201" w14:textId="77777777" w:rsidR="00836A7A" w:rsidRPr="00342FBE" w:rsidRDefault="00836A7A" w:rsidP="00836A7A">
            <w:pPr>
              <w:pStyle w:val="Title"/>
              <w:tabs>
                <w:tab w:val="left" w:pos="284"/>
              </w:tabs>
              <w:rPr>
                <w:b/>
                <w:sz w:val="32"/>
                <w:szCs w:val="32"/>
              </w:rPr>
            </w:pPr>
          </w:p>
          <w:p w14:paraId="3006AA22" w14:textId="30D17284" w:rsidR="00836A7A" w:rsidRPr="00342FBE" w:rsidRDefault="00836A7A" w:rsidP="00836A7A">
            <w:pPr>
              <w:pStyle w:val="Title"/>
              <w:tabs>
                <w:tab w:val="left" w:pos="284"/>
              </w:tabs>
              <w:rPr>
                <w:b/>
                <w:sz w:val="32"/>
                <w:szCs w:val="32"/>
              </w:rPr>
            </w:pPr>
            <w:r w:rsidRPr="00342FBE">
              <w:rPr>
                <w:b/>
                <w:sz w:val="32"/>
                <w:szCs w:val="32"/>
              </w:rPr>
              <w:fldChar w:fldCharType="begin"/>
            </w:r>
            <w:r w:rsidRPr="00342FBE">
              <w:rPr>
                <w:b/>
                <w:sz w:val="32"/>
                <w:szCs w:val="32"/>
              </w:rPr>
              <w:instrText xml:space="preserve"> DOCPROPERTY  Project  \* MERGEFORMAT </w:instrText>
            </w:r>
            <w:r w:rsidRPr="00342FBE">
              <w:rPr>
                <w:b/>
                <w:sz w:val="32"/>
                <w:szCs w:val="32"/>
              </w:rPr>
              <w:fldChar w:fldCharType="separate"/>
            </w:r>
            <w:r w:rsidR="006D5F46">
              <w:rPr>
                <w:b/>
                <w:sz w:val="32"/>
                <w:szCs w:val="32"/>
              </w:rPr>
              <w:t>VSFSVVP IS</w:t>
            </w:r>
            <w:r w:rsidRPr="00342FBE">
              <w:rPr>
                <w:b/>
                <w:sz w:val="32"/>
                <w:szCs w:val="32"/>
              </w:rPr>
              <w:fldChar w:fldCharType="end"/>
            </w:r>
          </w:p>
          <w:p w14:paraId="61DE0B28" w14:textId="77777777" w:rsidR="00836A7A" w:rsidRPr="00342FBE" w:rsidRDefault="00836A7A" w:rsidP="00836A7A">
            <w:pPr>
              <w:pStyle w:val="Title"/>
              <w:tabs>
                <w:tab w:val="left" w:pos="284"/>
              </w:tabs>
              <w:rPr>
                <w:b/>
                <w:sz w:val="32"/>
                <w:szCs w:val="32"/>
              </w:rPr>
            </w:pPr>
          </w:p>
          <w:sdt>
            <w:sdtPr>
              <w:rPr>
                <w:b/>
                <w:sz w:val="32"/>
                <w:szCs w:val="32"/>
              </w:rPr>
              <w:alias w:val="Title"/>
              <w:tag w:val=""/>
              <w:id w:val="538255407"/>
              <w:placeholder>
                <w:docPart w:val="48B50656DA3C4B6DBE9BE169A243C59F"/>
              </w:placeholder>
              <w:dataBinding w:prefixMappings="xmlns:ns0='http://purl.org/dc/elements/1.1/' xmlns:ns1='http://schemas.openxmlformats.org/package/2006/metadata/core-properties' " w:xpath="/ns1:coreProperties[1]/ns0:title[1]" w:storeItemID="{6C3C8BC8-F283-45AE-878A-BAB7291924A1}"/>
              <w:text/>
            </w:sdtPr>
            <w:sdtEndPr/>
            <w:sdtContent>
              <w:p w14:paraId="58685F80" w14:textId="144A8D32" w:rsidR="00836A7A" w:rsidRPr="00342FBE" w:rsidRDefault="00934B8E" w:rsidP="00836A7A">
                <w:pPr>
                  <w:pStyle w:val="Title"/>
                  <w:tabs>
                    <w:tab w:val="left" w:pos="284"/>
                  </w:tabs>
                  <w:rPr>
                    <w:b/>
                    <w:sz w:val="32"/>
                    <w:szCs w:val="32"/>
                  </w:rPr>
                </w:pPr>
                <w:r w:rsidRPr="00342FBE">
                  <w:rPr>
                    <w:b/>
                    <w:sz w:val="32"/>
                    <w:szCs w:val="32"/>
                  </w:rPr>
                  <w:t>M</w:t>
                </w:r>
                <w:r w:rsidR="00AA5A2F" w:rsidRPr="00342FBE">
                  <w:rPr>
                    <w:b/>
                    <w:sz w:val="32"/>
                    <w:szCs w:val="32"/>
                  </w:rPr>
                  <w:t>odifikavimo etapo mo</w:t>
                </w:r>
                <w:r w:rsidRPr="00342FBE">
                  <w:rPr>
                    <w:b/>
                    <w:sz w:val="32"/>
                    <w:szCs w:val="32"/>
                  </w:rPr>
                  <w:t>kymų medžiaga</w:t>
                </w:r>
              </w:p>
            </w:sdtContent>
          </w:sdt>
          <w:p w14:paraId="3724A291" w14:textId="77777777" w:rsidR="00836A7A" w:rsidRPr="00342FBE" w:rsidRDefault="00836A7A" w:rsidP="00836A7A">
            <w:pPr>
              <w:pStyle w:val="Title"/>
              <w:tabs>
                <w:tab w:val="left" w:pos="284"/>
              </w:tabs>
              <w:rPr>
                <w:b/>
                <w:sz w:val="32"/>
                <w:szCs w:val="32"/>
              </w:rPr>
            </w:pPr>
          </w:p>
          <w:p w14:paraId="137D7230" w14:textId="4D335D02" w:rsidR="00836A7A" w:rsidRPr="00342FBE" w:rsidRDefault="00836A7A" w:rsidP="00836A7A">
            <w:pPr>
              <w:pStyle w:val="Title"/>
              <w:tabs>
                <w:tab w:val="left" w:pos="284"/>
              </w:tabs>
              <w:rPr>
                <w:sz w:val="32"/>
                <w:szCs w:val="32"/>
              </w:rPr>
            </w:pPr>
          </w:p>
          <w:p w14:paraId="266ADAB5" w14:textId="77777777" w:rsidR="00836A7A" w:rsidRPr="00342FBE" w:rsidRDefault="00836A7A" w:rsidP="00836A7A">
            <w:pPr>
              <w:pStyle w:val="Title"/>
              <w:tabs>
                <w:tab w:val="left" w:pos="284"/>
              </w:tabs>
              <w:rPr>
                <w:sz w:val="32"/>
                <w:szCs w:val="32"/>
              </w:rPr>
            </w:pPr>
          </w:p>
          <w:p w14:paraId="6C551377" w14:textId="77777777" w:rsidR="00836A7A" w:rsidRPr="00342FBE" w:rsidRDefault="00836A7A" w:rsidP="00836A7A">
            <w:pPr>
              <w:pStyle w:val="Title"/>
              <w:tabs>
                <w:tab w:val="left" w:pos="284"/>
              </w:tabs>
              <w:rPr>
                <w:sz w:val="32"/>
                <w:szCs w:val="32"/>
              </w:rPr>
            </w:pPr>
          </w:p>
          <w:p w14:paraId="16D8B88A" w14:textId="77777777" w:rsidR="00836A7A" w:rsidRPr="00342FBE" w:rsidRDefault="00836A7A" w:rsidP="00836A7A">
            <w:pPr>
              <w:pStyle w:val="Title"/>
              <w:tabs>
                <w:tab w:val="left" w:pos="284"/>
              </w:tabs>
              <w:rPr>
                <w:sz w:val="32"/>
                <w:szCs w:val="32"/>
              </w:rPr>
            </w:pPr>
          </w:p>
          <w:p w14:paraId="24A4D096" w14:textId="50D6046F" w:rsidR="00836A7A" w:rsidRPr="00342FBE" w:rsidRDefault="00836A7A" w:rsidP="00836A7A">
            <w:pPr>
              <w:pStyle w:val="Date"/>
              <w:rPr>
                <w:sz w:val="20"/>
                <w:szCs w:val="20"/>
              </w:rPr>
            </w:pPr>
            <w:r w:rsidRPr="00342FBE">
              <w:rPr>
                <w:sz w:val="20"/>
                <w:szCs w:val="20"/>
              </w:rPr>
              <w:t xml:space="preserve">Versija </w:t>
            </w:r>
            <w:r w:rsidRPr="00342FBE">
              <w:rPr>
                <w:sz w:val="20"/>
                <w:szCs w:val="20"/>
              </w:rPr>
              <w:fldChar w:fldCharType="begin"/>
            </w:r>
            <w:r w:rsidRPr="00342FBE">
              <w:rPr>
                <w:sz w:val="20"/>
                <w:szCs w:val="20"/>
              </w:rPr>
              <w:instrText xml:space="preserve"> DOCPROPERTY  Reference  \* MERGEFORMAT </w:instrText>
            </w:r>
            <w:r w:rsidRPr="00342FBE">
              <w:rPr>
                <w:sz w:val="20"/>
                <w:szCs w:val="20"/>
              </w:rPr>
              <w:fldChar w:fldCharType="separate"/>
            </w:r>
            <w:r w:rsidR="006D5F46">
              <w:rPr>
                <w:sz w:val="20"/>
                <w:szCs w:val="20"/>
              </w:rPr>
              <w:t>1.0</w:t>
            </w:r>
            <w:r w:rsidRPr="00342FBE">
              <w:rPr>
                <w:sz w:val="20"/>
                <w:szCs w:val="20"/>
              </w:rPr>
              <w:fldChar w:fldCharType="end"/>
            </w:r>
          </w:p>
          <w:p w14:paraId="132C46CD" w14:textId="4DE8A1FE" w:rsidR="00836A7A" w:rsidRPr="00342FBE" w:rsidRDefault="00836A7A" w:rsidP="00836A7A">
            <w:pPr>
              <w:pStyle w:val="Title"/>
              <w:tabs>
                <w:tab w:val="left" w:pos="284"/>
              </w:tabs>
              <w:jc w:val="right"/>
              <w:rPr>
                <w:sz w:val="20"/>
                <w:szCs w:val="20"/>
              </w:rPr>
            </w:pPr>
            <w:r w:rsidRPr="00342FBE">
              <w:rPr>
                <w:sz w:val="20"/>
                <w:szCs w:val="20"/>
              </w:rPr>
              <w:fldChar w:fldCharType="begin"/>
            </w:r>
            <w:r w:rsidRPr="00342FBE">
              <w:rPr>
                <w:sz w:val="20"/>
                <w:szCs w:val="20"/>
              </w:rPr>
              <w:instrText xml:space="preserve"> DOCPROPERTY  "Date completed" </w:instrText>
            </w:r>
            <w:r w:rsidRPr="00342FBE">
              <w:rPr>
                <w:sz w:val="20"/>
                <w:szCs w:val="20"/>
              </w:rPr>
              <w:fldChar w:fldCharType="separate"/>
            </w:r>
            <w:r w:rsidR="006D5F46">
              <w:rPr>
                <w:sz w:val="20"/>
                <w:szCs w:val="20"/>
              </w:rPr>
              <w:t>2024-06-11</w:t>
            </w:r>
            <w:r w:rsidRPr="00342FBE">
              <w:rPr>
                <w:sz w:val="20"/>
                <w:szCs w:val="20"/>
              </w:rPr>
              <w:fldChar w:fldCharType="end"/>
            </w:r>
          </w:p>
          <w:p w14:paraId="3034F1E8" w14:textId="77777777" w:rsidR="00836A7A" w:rsidRPr="00342FBE" w:rsidRDefault="00836A7A" w:rsidP="00836A7A">
            <w:pPr>
              <w:pStyle w:val="Title"/>
              <w:tabs>
                <w:tab w:val="left" w:pos="284"/>
              </w:tabs>
              <w:jc w:val="right"/>
              <w:rPr>
                <w:sz w:val="20"/>
                <w:szCs w:val="20"/>
              </w:rPr>
            </w:pPr>
          </w:p>
          <w:p w14:paraId="7A312F17" w14:textId="77777777" w:rsidR="00836A7A" w:rsidRPr="00342FBE" w:rsidRDefault="00836A7A" w:rsidP="00836A7A">
            <w:pPr>
              <w:pStyle w:val="Title"/>
              <w:tabs>
                <w:tab w:val="left" w:pos="284"/>
              </w:tabs>
              <w:jc w:val="right"/>
              <w:rPr>
                <w:sz w:val="20"/>
                <w:szCs w:val="20"/>
              </w:rPr>
            </w:pPr>
          </w:p>
          <w:p w14:paraId="4BE86F14" w14:textId="77777777" w:rsidR="00836A7A" w:rsidRPr="00342FBE" w:rsidRDefault="00836A7A" w:rsidP="00836A7A">
            <w:pPr>
              <w:pStyle w:val="Title"/>
              <w:tabs>
                <w:tab w:val="left" w:pos="284"/>
              </w:tabs>
              <w:jc w:val="right"/>
              <w:rPr>
                <w:sz w:val="20"/>
                <w:szCs w:val="20"/>
              </w:rPr>
            </w:pPr>
          </w:p>
          <w:p w14:paraId="502FC5D2" w14:textId="77777777" w:rsidR="00836A7A" w:rsidRPr="00342FBE" w:rsidRDefault="00836A7A" w:rsidP="00836A7A">
            <w:pPr>
              <w:pStyle w:val="Title"/>
              <w:tabs>
                <w:tab w:val="left" w:pos="284"/>
              </w:tabs>
              <w:ind w:firstLine="0"/>
              <w:jc w:val="both"/>
              <w:rPr>
                <w:sz w:val="20"/>
                <w:szCs w:val="20"/>
              </w:rPr>
            </w:pPr>
          </w:p>
          <w:p w14:paraId="53C4FC74" w14:textId="77777777" w:rsidR="00836A7A" w:rsidRPr="00342FBE" w:rsidRDefault="00836A7A" w:rsidP="00836A7A">
            <w:pPr>
              <w:pStyle w:val="Title"/>
              <w:tabs>
                <w:tab w:val="left" w:pos="284"/>
              </w:tabs>
              <w:jc w:val="right"/>
              <w:rPr>
                <w:sz w:val="20"/>
                <w:szCs w:val="20"/>
              </w:rPr>
            </w:pPr>
          </w:p>
          <w:p w14:paraId="4715CEF3" w14:textId="77777777" w:rsidR="00836A7A" w:rsidRPr="00342FBE" w:rsidRDefault="00836A7A" w:rsidP="00836A7A">
            <w:pPr>
              <w:pStyle w:val="Title"/>
              <w:tabs>
                <w:tab w:val="left" w:pos="284"/>
              </w:tabs>
              <w:jc w:val="right"/>
              <w:rPr>
                <w:sz w:val="20"/>
                <w:szCs w:val="20"/>
              </w:rPr>
            </w:pPr>
          </w:p>
          <w:p w14:paraId="2AB10DD4" w14:textId="77777777" w:rsidR="00836A7A" w:rsidRPr="00342FBE" w:rsidRDefault="00836A7A" w:rsidP="00836A7A">
            <w:pPr>
              <w:pStyle w:val="Title"/>
              <w:tabs>
                <w:tab w:val="left" w:pos="284"/>
              </w:tabs>
              <w:jc w:val="right"/>
              <w:rPr>
                <w:sz w:val="20"/>
                <w:szCs w:val="20"/>
              </w:rPr>
            </w:pPr>
          </w:p>
          <w:p w14:paraId="656C57C7" w14:textId="77777777" w:rsidR="00836A7A" w:rsidRPr="00342FBE" w:rsidRDefault="00836A7A" w:rsidP="00836A7A">
            <w:pPr>
              <w:pStyle w:val="Title"/>
              <w:tabs>
                <w:tab w:val="left" w:pos="284"/>
              </w:tabs>
              <w:jc w:val="right"/>
              <w:rPr>
                <w:sz w:val="20"/>
                <w:szCs w:val="20"/>
              </w:rPr>
            </w:pPr>
          </w:p>
          <w:p w14:paraId="67702B61" w14:textId="4F34D0F8" w:rsidR="00836A7A" w:rsidRPr="00342FBE" w:rsidRDefault="00836A7A" w:rsidP="00836A7A">
            <w:pPr>
              <w:pStyle w:val="Signature"/>
              <w:rPr>
                <w:szCs w:val="20"/>
                <w:lang w:eastAsia="ko-KR"/>
              </w:rPr>
            </w:pPr>
          </w:p>
        </w:tc>
      </w:tr>
    </w:tbl>
    <w:p w14:paraId="2B239CD9" w14:textId="77777777" w:rsidR="008D71D4" w:rsidRPr="00342FBE" w:rsidRDefault="008D71D4" w:rsidP="00836A7A">
      <w:pPr>
        <w:pStyle w:val="ISTATYMAS"/>
        <w:tabs>
          <w:tab w:val="center" w:pos="4734"/>
          <w:tab w:val="right" w:pos="9469"/>
        </w:tabs>
        <w:spacing w:before="240" w:after="240"/>
        <w:rPr>
          <w:rFonts w:ascii="Times New Roman" w:hAnsi="Times New Roman"/>
          <w:b/>
          <w:sz w:val="28"/>
          <w:szCs w:val="28"/>
          <w:lang w:val="lt-LT"/>
        </w:rPr>
      </w:pPr>
    </w:p>
    <w:p w14:paraId="574E181B" w14:textId="77777777" w:rsidR="00A177CF" w:rsidRPr="00342FBE" w:rsidRDefault="00A177CF" w:rsidP="0011069F">
      <w:pPr>
        <w:rPr>
          <w:szCs w:val="20"/>
        </w:rPr>
        <w:sectPr w:rsidR="00A177CF" w:rsidRPr="00342FBE" w:rsidSect="00652170">
          <w:footerReference w:type="default" r:id="rId13"/>
          <w:footerReference w:type="first" r:id="rId14"/>
          <w:pgSz w:w="11907" w:h="16840" w:code="9"/>
          <w:pgMar w:top="1134" w:right="567" w:bottom="1134" w:left="1418" w:header="567" w:footer="255" w:gutter="0"/>
          <w:cols w:space="720"/>
          <w:titlePg/>
          <w:docGrid w:linePitch="272"/>
        </w:sectPr>
      </w:pPr>
    </w:p>
    <w:p w14:paraId="574E181C" w14:textId="77777777" w:rsidR="0011069F" w:rsidRPr="00342FBE" w:rsidRDefault="0011069F" w:rsidP="0011069F">
      <w:pPr>
        <w:pStyle w:val="StyleDocumentSubtitleFirstline0cm"/>
        <w:rPr>
          <w:sz w:val="20"/>
        </w:rPr>
      </w:pPr>
      <w:r w:rsidRPr="00342FBE">
        <w:rPr>
          <w:sz w:val="20"/>
        </w:rPr>
        <w:lastRenderedPageBreak/>
        <w:t>TURINYS</w:t>
      </w:r>
    </w:p>
    <w:p w14:paraId="774D1542" w14:textId="75C41103" w:rsidR="006D5F46" w:rsidRDefault="0093604B">
      <w:pPr>
        <w:pStyle w:val="TOC1"/>
        <w:rPr>
          <w:rFonts w:asciiTheme="minorHAnsi" w:eastAsiaTheme="minorEastAsia" w:hAnsiTheme="minorHAnsi" w:cstheme="minorBidi"/>
          <w:b w:val="0"/>
          <w:kern w:val="2"/>
          <w:sz w:val="24"/>
          <w:szCs w:val="24"/>
          <w:lang w:eastAsia="lt-LT"/>
          <w14:ligatures w14:val="standardContextual"/>
        </w:rPr>
      </w:pPr>
      <w:r w:rsidRPr="00342FBE">
        <w:rPr>
          <w:i/>
          <w:caps/>
          <w:noProof w:val="0"/>
          <w:szCs w:val="20"/>
        </w:rPr>
        <w:fldChar w:fldCharType="begin"/>
      </w:r>
      <w:r w:rsidRPr="00342FBE">
        <w:rPr>
          <w:i/>
          <w:caps/>
          <w:noProof w:val="0"/>
          <w:szCs w:val="20"/>
        </w:rPr>
        <w:instrText xml:space="preserve"> TOC \o "1-4" \h \z \u </w:instrText>
      </w:r>
      <w:r w:rsidRPr="00342FBE">
        <w:rPr>
          <w:i/>
          <w:caps/>
          <w:noProof w:val="0"/>
          <w:szCs w:val="20"/>
        </w:rPr>
        <w:fldChar w:fldCharType="separate"/>
      </w:r>
      <w:hyperlink w:anchor="_Toc172619984" w:history="1">
        <w:r w:rsidR="006D5F46" w:rsidRPr="000A17A6">
          <w:rPr>
            <w:rStyle w:val="Hyperlink"/>
          </w:rPr>
          <w:t>1. Įvadinė informacija</w:t>
        </w:r>
        <w:r w:rsidR="006D5F46">
          <w:rPr>
            <w:webHidden/>
          </w:rPr>
          <w:tab/>
        </w:r>
        <w:r w:rsidR="006D5F46">
          <w:rPr>
            <w:webHidden/>
          </w:rPr>
          <w:fldChar w:fldCharType="begin"/>
        </w:r>
        <w:r w:rsidR="006D5F46">
          <w:rPr>
            <w:webHidden/>
          </w:rPr>
          <w:instrText xml:space="preserve"> PAGEREF _Toc172619984 \h </w:instrText>
        </w:r>
        <w:r w:rsidR="006D5F46">
          <w:rPr>
            <w:webHidden/>
          </w:rPr>
        </w:r>
        <w:r w:rsidR="006D5F46">
          <w:rPr>
            <w:webHidden/>
          </w:rPr>
          <w:fldChar w:fldCharType="separate"/>
        </w:r>
        <w:r w:rsidR="006D5F46">
          <w:rPr>
            <w:webHidden/>
          </w:rPr>
          <w:t>4</w:t>
        </w:r>
        <w:r w:rsidR="006D5F46">
          <w:rPr>
            <w:webHidden/>
          </w:rPr>
          <w:fldChar w:fldCharType="end"/>
        </w:r>
      </w:hyperlink>
    </w:p>
    <w:p w14:paraId="633581CE" w14:textId="39BF71E9"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85" w:history="1">
        <w:r w:rsidRPr="000A17A6">
          <w:rPr>
            <w:rStyle w:val="Hyperlink"/>
            <w14:scene3d>
              <w14:camera w14:prst="orthographicFront"/>
              <w14:lightRig w14:rig="threePt" w14:dir="t">
                <w14:rot w14:lat="0" w14:lon="0" w14:rev="0"/>
              </w14:lightRig>
            </w14:scene3d>
          </w:rPr>
          <w:t>1.1.</w:t>
        </w:r>
        <w:r w:rsidRPr="000A17A6">
          <w:rPr>
            <w:rStyle w:val="Hyperlink"/>
          </w:rPr>
          <w:t xml:space="preserve"> Dokumento paskirtis</w:t>
        </w:r>
        <w:r>
          <w:rPr>
            <w:webHidden/>
          </w:rPr>
          <w:tab/>
        </w:r>
        <w:r>
          <w:rPr>
            <w:webHidden/>
          </w:rPr>
          <w:fldChar w:fldCharType="begin"/>
        </w:r>
        <w:r>
          <w:rPr>
            <w:webHidden/>
          </w:rPr>
          <w:instrText xml:space="preserve"> PAGEREF _Toc172619985 \h </w:instrText>
        </w:r>
        <w:r>
          <w:rPr>
            <w:webHidden/>
          </w:rPr>
        </w:r>
        <w:r>
          <w:rPr>
            <w:webHidden/>
          </w:rPr>
          <w:fldChar w:fldCharType="separate"/>
        </w:r>
        <w:r>
          <w:rPr>
            <w:webHidden/>
          </w:rPr>
          <w:t>4</w:t>
        </w:r>
        <w:r>
          <w:rPr>
            <w:webHidden/>
          </w:rPr>
          <w:fldChar w:fldCharType="end"/>
        </w:r>
      </w:hyperlink>
    </w:p>
    <w:p w14:paraId="16C1AD5B" w14:textId="5E8F0D68"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86" w:history="1">
        <w:r w:rsidRPr="000A17A6">
          <w:rPr>
            <w:rStyle w:val="Hyperlink"/>
            <w14:scene3d>
              <w14:camera w14:prst="orthographicFront"/>
              <w14:lightRig w14:rig="threePt" w14:dir="t">
                <w14:rot w14:lat="0" w14:lon="0" w14:rev="0"/>
              </w14:lightRig>
            </w14:scene3d>
          </w:rPr>
          <w:t>1.2.</w:t>
        </w:r>
        <w:r w:rsidRPr="000A17A6">
          <w:rPr>
            <w:rStyle w:val="Hyperlink"/>
          </w:rPr>
          <w:t xml:space="preserve"> Dokumento apžvalga</w:t>
        </w:r>
        <w:r>
          <w:rPr>
            <w:webHidden/>
          </w:rPr>
          <w:tab/>
        </w:r>
        <w:r>
          <w:rPr>
            <w:webHidden/>
          </w:rPr>
          <w:fldChar w:fldCharType="begin"/>
        </w:r>
        <w:r>
          <w:rPr>
            <w:webHidden/>
          </w:rPr>
          <w:instrText xml:space="preserve"> PAGEREF _Toc172619986 \h </w:instrText>
        </w:r>
        <w:r>
          <w:rPr>
            <w:webHidden/>
          </w:rPr>
        </w:r>
        <w:r>
          <w:rPr>
            <w:webHidden/>
          </w:rPr>
          <w:fldChar w:fldCharType="separate"/>
        </w:r>
        <w:r>
          <w:rPr>
            <w:webHidden/>
          </w:rPr>
          <w:t>4</w:t>
        </w:r>
        <w:r>
          <w:rPr>
            <w:webHidden/>
          </w:rPr>
          <w:fldChar w:fldCharType="end"/>
        </w:r>
      </w:hyperlink>
    </w:p>
    <w:p w14:paraId="1F2436A8" w14:textId="0EDF08A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87" w:history="1">
        <w:r w:rsidRPr="000A17A6">
          <w:rPr>
            <w:rStyle w:val="Hyperlink"/>
            <w14:scene3d>
              <w14:camera w14:prst="orthographicFront"/>
              <w14:lightRig w14:rig="threePt" w14:dir="t">
                <w14:rot w14:lat="0" w14:lon="0" w14:rev="0"/>
              </w14:lightRig>
            </w14:scene3d>
          </w:rPr>
          <w:t>1.3.</w:t>
        </w:r>
        <w:r w:rsidRPr="000A17A6">
          <w:rPr>
            <w:rStyle w:val="Hyperlink"/>
          </w:rPr>
          <w:t xml:space="preserve"> VSFSVVP IS sistemos komponentai</w:t>
        </w:r>
        <w:r>
          <w:rPr>
            <w:webHidden/>
          </w:rPr>
          <w:tab/>
        </w:r>
        <w:r>
          <w:rPr>
            <w:webHidden/>
          </w:rPr>
          <w:fldChar w:fldCharType="begin"/>
        </w:r>
        <w:r>
          <w:rPr>
            <w:webHidden/>
          </w:rPr>
          <w:instrText xml:space="preserve"> PAGEREF _Toc172619987 \h </w:instrText>
        </w:r>
        <w:r>
          <w:rPr>
            <w:webHidden/>
          </w:rPr>
        </w:r>
        <w:r>
          <w:rPr>
            <w:webHidden/>
          </w:rPr>
          <w:fldChar w:fldCharType="separate"/>
        </w:r>
        <w:r>
          <w:rPr>
            <w:webHidden/>
          </w:rPr>
          <w:t>4</w:t>
        </w:r>
        <w:r>
          <w:rPr>
            <w:webHidden/>
          </w:rPr>
          <w:fldChar w:fldCharType="end"/>
        </w:r>
      </w:hyperlink>
    </w:p>
    <w:p w14:paraId="4B518028" w14:textId="61E11827"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88" w:history="1">
        <w:r w:rsidRPr="000A17A6">
          <w:rPr>
            <w:rStyle w:val="Hyperlink"/>
            <w14:scene3d>
              <w14:camera w14:prst="orthographicFront"/>
              <w14:lightRig w14:rig="threePt" w14:dir="t">
                <w14:rot w14:lat="0" w14:lon="0" w14:rev="0"/>
              </w14:lightRig>
            </w14:scene3d>
          </w:rPr>
          <w:t>1.4.</w:t>
        </w:r>
        <w:r w:rsidRPr="000A17A6">
          <w:rPr>
            <w:rStyle w:val="Hyperlink"/>
          </w:rPr>
          <w:t xml:space="preserve"> VSFSVVP IS sistemos įvedimo ir valdymo elementai</w:t>
        </w:r>
        <w:r>
          <w:rPr>
            <w:webHidden/>
          </w:rPr>
          <w:tab/>
        </w:r>
        <w:r>
          <w:rPr>
            <w:webHidden/>
          </w:rPr>
          <w:fldChar w:fldCharType="begin"/>
        </w:r>
        <w:r>
          <w:rPr>
            <w:webHidden/>
          </w:rPr>
          <w:instrText xml:space="preserve"> PAGEREF _Toc172619988 \h </w:instrText>
        </w:r>
        <w:r>
          <w:rPr>
            <w:webHidden/>
          </w:rPr>
        </w:r>
        <w:r>
          <w:rPr>
            <w:webHidden/>
          </w:rPr>
          <w:fldChar w:fldCharType="separate"/>
        </w:r>
        <w:r>
          <w:rPr>
            <w:webHidden/>
          </w:rPr>
          <w:t>5</w:t>
        </w:r>
        <w:r>
          <w:rPr>
            <w:webHidden/>
          </w:rPr>
          <w:fldChar w:fldCharType="end"/>
        </w:r>
      </w:hyperlink>
    </w:p>
    <w:p w14:paraId="10AE500E" w14:textId="5B710CCE"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89" w:history="1">
        <w:r w:rsidRPr="000A17A6">
          <w:rPr>
            <w:rStyle w:val="Hyperlink"/>
            <w14:scene3d>
              <w14:camera w14:prst="orthographicFront"/>
              <w14:lightRig w14:rig="threePt" w14:dir="t">
                <w14:rot w14:lat="0" w14:lon="0" w14:rev="0"/>
              </w14:lightRig>
            </w14:scene3d>
          </w:rPr>
          <w:t>1.5.</w:t>
        </w:r>
        <w:r w:rsidRPr="000A17A6">
          <w:rPr>
            <w:rStyle w:val="Hyperlink"/>
          </w:rPr>
          <w:t xml:space="preserve"> Naudojamos sąvokos ir terminai</w:t>
        </w:r>
        <w:r>
          <w:rPr>
            <w:webHidden/>
          </w:rPr>
          <w:tab/>
        </w:r>
        <w:r>
          <w:rPr>
            <w:webHidden/>
          </w:rPr>
          <w:fldChar w:fldCharType="begin"/>
        </w:r>
        <w:r>
          <w:rPr>
            <w:webHidden/>
          </w:rPr>
          <w:instrText xml:space="preserve"> PAGEREF _Toc172619989 \h </w:instrText>
        </w:r>
        <w:r>
          <w:rPr>
            <w:webHidden/>
          </w:rPr>
        </w:r>
        <w:r>
          <w:rPr>
            <w:webHidden/>
          </w:rPr>
          <w:fldChar w:fldCharType="separate"/>
        </w:r>
        <w:r>
          <w:rPr>
            <w:webHidden/>
          </w:rPr>
          <w:t>6</w:t>
        </w:r>
        <w:r>
          <w:rPr>
            <w:webHidden/>
          </w:rPr>
          <w:fldChar w:fldCharType="end"/>
        </w:r>
      </w:hyperlink>
    </w:p>
    <w:p w14:paraId="0A41F48B" w14:textId="77963861"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19990" w:history="1">
        <w:r w:rsidRPr="000A17A6">
          <w:rPr>
            <w:rStyle w:val="Hyperlink"/>
          </w:rPr>
          <w:t>2. Veiksmų plano projektas</w:t>
        </w:r>
        <w:r>
          <w:rPr>
            <w:webHidden/>
          </w:rPr>
          <w:tab/>
        </w:r>
        <w:r>
          <w:rPr>
            <w:webHidden/>
          </w:rPr>
          <w:fldChar w:fldCharType="begin"/>
        </w:r>
        <w:r>
          <w:rPr>
            <w:webHidden/>
          </w:rPr>
          <w:instrText xml:space="preserve"> PAGEREF _Toc172619990 \h </w:instrText>
        </w:r>
        <w:r>
          <w:rPr>
            <w:webHidden/>
          </w:rPr>
        </w:r>
        <w:r>
          <w:rPr>
            <w:webHidden/>
          </w:rPr>
          <w:fldChar w:fldCharType="separate"/>
        </w:r>
        <w:r>
          <w:rPr>
            <w:webHidden/>
          </w:rPr>
          <w:t>7</w:t>
        </w:r>
        <w:r>
          <w:rPr>
            <w:webHidden/>
          </w:rPr>
          <w:fldChar w:fldCharType="end"/>
        </w:r>
      </w:hyperlink>
    </w:p>
    <w:p w14:paraId="1F4F289A" w14:textId="099B87C5"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91" w:history="1">
        <w:r w:rsidRPr="000A17A6">
          <w:rPr>
            <w:rStyle w:val="Hyperlink"/>
            <w14:scene3d>
              <w14:camera w14:prst="orthographicFront"/>
              <w14:lightRig w14:rig="threePt" w14:dir="t">
                <w14:rot w14:lat="0" w14:lon="0" w14:rev="0"/>
              </w14:lightRig>
            </w14:scene3d>
          </w:rPr>
          <w:t>2.1.</w:t>
        </w:r>
        <w:r w:rsidRPr="000A17A6">
          <w:rPr>
            <w:rStyle w:val="Hyperlink"/>
          </w:rPr>
          <w:t xml:space="preserve"> Redaguoti strateginio projekto požymį veiksmų plano projektui (RF-1)</w:t>
        </w:r>
        <w:r>
          <w:rPr>
            <w:webHidden/>
          </w:rPr>
          <w:tab/>
        </w:r>
        <w:r>
          <w:rPr>
            <w:webHidden/>
          </w:rPr>
          <w:fldChar w:fldCharType="begin"/>
        </w:r>
        <w:r>
          <w:rPr>
            <w:webHidden/>
          </w:rPr>
          <w:instrText xml:space="preserve"> PAGEREF _Toc172619991 \h </w:instrText>
        </w:r>
        <w:r>
          <w:rPr>
            <w:webHidden/>
          </w:rPr>
        </w:r>
        <w:r>
          <w:rPr>
            <w:webHidden/>
          </w:rPr>
          <w:fldChar w:fldCharType="separate"/>
        </w:r>
        <w:r>
          <w:rPr>
            <w:webHidden/>
          </w:rPr>
          <w:t>7</w:t>
        </w:r>
        <w:r>
          <w:rPr>
            <w:webHidden/>
          </w:rPr>
          <w:fldChar w:fldCharType="end"/>
        </w:r>
      </w:hyperlink>
    </w:p>
    <w:p w14:paraId="3AD566F3" w14:textId="3FC4B90D"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92" w:history="1">
        <w:r w:rsidRPr="000A17A6">
          <w:rPr>
            <w:rStyle w:val="Hyperlink"/>
            <w14:scene3d>
              <w14:camera w14:prst="orthographicFront"/>
              <w14:lightRig w14:rig="threePt" w14:dir="t">
                <w14:rot w14:lat="0" w14:lon="0" w14:rev="0"/>
              </w14:lightRig>
            </w14:scene3d>
          </w:rPr>
          <w:t>2.2.</w:t>
        </w:r>
        <w:r w:rsidRPr="000A17A6">
          <w:rPr>
            <w:rStyle w:val="Hyperlink"/>
          </w:rPr>
          <w:t xml:space="preserve"> Atlikti paiešką pagal naujai sukurtą filtrą (RF-1)</w:t>
        </w:r>
        <w:r>
          <w:rPr>
            <w:webHidden/>
          </w:rPr>
          <w:tab/>
        </w:r>
        <w:r>
          <w:rPr>
            <w:webHidden/>
          </w:rPr>
          <w:fldChar w:fldCharType="begin"/>
        </w:r>
        <w:r>
          <w:rPr>
            <w:webHidden/>
          </w:rPr>
          <w:instrText xml:space="preserve"> PAGEREF _Toc172619992 \h </w:instrText>
        </w:r>
        <w:r>
          <w:rPr>
            <w:webHidden/>
          </w:rPr>
        </w:r>
        <w:r>
          <w:rPr>
            <w:webHidden/>
          </w:rPr>
          <w:fldChar w:fldCharType="separate"/>
        </w:r>
        <w:r>
          <w:rPr>
            <w:webHidden/>
          </w:rPr>
          <w:t>8</w:t>
        </w:r>
        <w:r>
          <w:rPr>
            <w:webHidden/>
          </w:rPr>
          <w:fldChar w:fldCharType="end"/>
        </w:r>
      </w:hyperlink>
    </w:p>
    <w:p w14:paraId="27DB4B4D" w14:textId="5DCB8C9C"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19993" w:history="1">
        <w:r w:rsidRPr="000A17A6">
          <w:rPr>
            <w:rStyle w:val="Hyperlink"/>
          </w:rPr>
          <w:t>3. Kvietimas</w:t>
        </w:r>
        <w:r>
          <w:rPr>
            <w:webHidden/>
          </w:rPr>
          <w:tab/>
        </w:r>
        <w:r>
          <w:rPr>
            <w:webHidden/>
          </w:rPr>
          <w:fldChar w:fldCharType="begin"/>
        </w:r>
        <w:r>
          <w:rPr>
            <w:webHidden/>
          </w:rPr>
          <w:instrText xml:space="preserve"> PAGEREF _Toc172619993 \h </w:instrText>
        </w:r>
        <w:r>
          <w:rPr>
            <w:webHidden/>
          </w:rPr>
        </w:r>
        <w:r>
          <w:rPr>
            <w:webHidden/>
          </w:rPr>
          <w:fldChar w:fldCharType="separate"/>
        </w:r>
        <w:r>
          <w:rPr>
            <w:webHidden/>
          </w:rPr>
          <w:t>9</w:t>
        </w:r>
        <w:r>
          <w:rPr>
            <w:webHidden/>
          </w:rPr>
          <w:fldChar w:fldCharType="end"/>
        </w:r>
      </w:hyperlink>
    </w:p>
    <w:p w14:paraId="22E48657" w14:textId="45D05973"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94" w:history="1">
        <w:r w:rsidRPr="000A17A6">
          <w:rPr>
            <w:rStyle w:val="Hyperlink"/>
            <w14:scene3d>
              <w14:camera w14:prst="orthographicFront"/>
              <w14:lightRig w14:rig="threePt" w14:dir="t">
                <w14:rot w14:lat="0" w14:lon="0" w14:rev="0"/>
              </w14:lightRig>
            </w14:scene3d>
          </w:rPr>
          <w:t>3.1.</w:t>
        </w:r>
        <w:r w:rsidRPr="000A17A6">
          <w:rPr>
            <w:rStyle w:val="Hyperlink"/>
          </w:rPr>
          <w:t xml:space="preserve"> Formuoti kvietimo tekstus (RF-2)</w:t>
        </w:r>
        <w:r>
          <w:rPr>
            <w:webHidden/>
          </w:rPr>
          <w:tab/>
        </w:r>
        <w:r>
          <w:rPr>
            <w:webHidden/>
          </w:rPr>
          <w:fldChar w:fldCharType="begin"/>
        </w:r>
        <w:r>
          <w:rPr>
            <w:webHidden/>
          </w:rPr>
          <w:instrText xml:space="preserve"> PAGEREF _Toc172619994 \h </w:instrText>
        </w:r>
        <w:r>
          <w:rPr>
            <w:webHidden/>
          </w:rPr>
        </w:r>
        <w:r>
          <w:rPr>
            <w:webHidden/>
          </w:rPr>
          <w:fldChar w:fldCharType="separate"/>
        </w:r>
        <w:r>
          <w:rPr>
            <w:webHidden/>
          </w:rPr>
          <w:t>9</w:t>
        </w:r>
        <w:r>
          <w:rPr>
            <w:webHidden/>
          </w:rPr>
          <w:fldChar w:fldCharType="end"/>
        </w:r>
      </w:hyperlink>
    </w:p>
    <w:p w14:paraId="34028861" w14:textId="6384D779"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95" w:history="1">
        <w:r w:rsidRPr="000A17A6">
          <w:rPr>
            <w:rStyle w:val="Hyperlink"/>
            <w14:scene3d>
              <w14:camera w14:prst="orthographicFront"/>
              <w14:lightRig w14:rig="threePt" w14:dir="t">
                <w14:rot w14:lat="0" w14:lon="0" w14:rev="0"/>
              </w14:lightRig>
            </w14:scene3d>
          </w:rPr>
          <w:t>3.2.</w:t>
        </w:r>
        <w:r w:rsidRPr="000A17A6">
          <w:rPr>
            <w:rStyle w:val="Hyperlink"/>
          </w:rPr>
          <w:t xml:space="preserve"> Formuoti vertinimo ataskaitą (RF-3)</w:t>
        </w:r>
        <w:r>
          <w:rPr>
            <w:webHidden/>
          </w:rPr>
          <w:tab/>
        </w:r>
        <w:r>
          <w:rPr>
            <w:webHidden/>
          </w:rPr>
          <w:fldChar w:fldCharType="begin"/>
        </w:r>
        <w:r>
          <w:rPr>
            <w:webHidden/>
          </w:rPr>
          <w:instrText xml:space="preserve"> PAGEREF _Toc172619995 \h </w:instrText>
        </w:r>
        <w:r>
          <w:rPr>
            <w:webHidden/>
          </w:rPr>
        </w:r>
        <w:r>
          <w:rPr>
            <w:webHidden/>
          </w:rPr>
          <w:fldChar w:fldCharType="separate"/>
        </w:r>
        <w:r>
          <w:rPr>
            <w:webHidden/>
          </w:rPr>
          <w:t>9</w:t>
        </w:r>
        <w:r>
          <w:rPr>
            <w:webHidden/>
          </w:rPr>
          <w:fldChar w:fldCharType="end"/>
        </w:r>
      </w:hyperlink>
    </w:p>
    <w:p w14:paraId="6036C3BC" w14:textId="4C2362E5"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19996" w:history="1">
        <w:r w:rsidRPr="000A17A6">
          <w:rPr>
            <w:rStyle w:val="Hyperlink"/>
          </w:rPr>
          <w:t>4. Projekto įgyvendinimo planas</w:t>
        </w:r>
        <w:r>
          <w:rPr>
            <w:webHidden/>
          </w:rPr>
          <w:tab/>
        </w:r>
        <w:r>
          <w:rPr>
            <w:webHidden/>
          </w:rPr>
          <w:fldChar w:fldCharType="begin"/>
        </w:r>
        <w:r>
          <w:rPr>
            <w:webHidden/>
          </w:rPr>
          <w:instrText xml:space="preserve"> PAGEREF _Toc172619996 \h </w:instrText>
        </w:r>
        <w:r>
          <w:rPr>
            <w:webHidden/>
          </w:rPr>
        </w:r>
        <w:r>
          <w:rPr>
            <w:webHidden/>
          </w:rPr>
          <w:fldChar w:fldCharType="separate"/>
        </w:r>
        <w:r>
          <w:rPr>
            <w:webHidden/>
          </w:rPr>
          <w:t>11</w:t>
        </w:r>
        <w:r>
          <w:rPr>
            <w:webHidden/>
          </w:rPr>
          <w:fldChar w:fldCharType="end"/>
        </w:r>
      </w:hyperlink>
    </w:p>
    <w:p w14:paraId="2FFFDC9D" w14:textId="6F7D4535"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97" w:history="1">
        <w:r w:rsidRPr="000A17A6">
          <w:rPr>
            <w:rStyle w:val="Hyperlink"/>
            <w14:scene3d>
              <w14:camera w14:prst="orthographicFront"/>
              <w14:lightRig w14:rig="threePt" w14:dir="t">
                <w14:rot w14:lat="0" w14:lon="0" w14:rev="0"/>
              </w14:lightRig>
            </w14:scene3d>
          </w:rPr>
          <w:t>4.1.</w:t>
        </w:r>
        <w:r w:rsidRPr="000A17A6">
          <w:rPr>
            <w:rStyle w:val="Hyperlink"/>
          </w:rPr>
          <w:t xml:space="preserve"> Atlikti PĮP paiešką pagal naujai sukurtus filtrus (RF-9, RF-10)</w:t>
        </w:r>
        <w:r>
          <w:rPr>
            <w:webHidden/>
          </w:rPr>
          <w:tab/>
        </w:r>
        <w:r>
          <w:rPr>
            <w:webHidden/>
          </w:rPr>
          <w:fldChar w:fldCharType="begin"/>
        </w:r>
        <w:r>
          <w:rPr>
            <w:webHidden/>
          </w:rPr>
          <w:instrText xml:space="preserve"> PAGEREF _Toc172619997 \h </w:instrText>
        </w:r>
        <w:r>
          <w:rPr>
            <w:webHidden/>
          </w:rPr>
        </w:r>
        <w:r>
          <w:rPr>
            <w:webHidden/>
          </w:rPr>
          <w:fldChar w:fldCharType="separate"/>
        </w:r>
        <w:r>
          <w:rPr>
            <w:webHidden/>
          </w:rPr>
          <w:t>11</w:t>
        </w:r>
        <w:r>
          <w:rPr>
            <w:webHidden/>
          </w:rPr>
          <w:fldChar w:fldCharType="end"/>
        </w:r>
      </w:hyperlink>
    </w:p>
    <w:p w14:paraId="05BF3A4C" w14:textId="65823834"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98" w:history="1">
        <w:r w:rsidRPr="000A17A6">
          <w:rPr>
            <w:rStyle w:val="Hyperlink"/>
            <w14:scene3d>
              <w14:camera w14:prst="orthographicFront"/>
              <w14:lightRig w14:rig="threePt" w14:dir="t">
                <w14:rot w14:lat="0" w14:lon="0" w14:rev="0"/>
              </w14:lightRig>
            </w14:scene3d>
          </w:rPr>
          <w:t>4.2.</w:t>
        </w:r>
        <w:r w:rsidRPr="000A17A6">
          <w:rPr>
            <w:rStyle w:val="Hyperlink"/>
          </w:rPr>
          <w:t xml:space="preserve"> Suvesti PĮP atnaujintų skirtukų duomenis (RF-4, RF-5, RF-6)</w:t>
        </w:r>
        <w:r>
          <w:rPr>
            <w:webHidden/>
          </w:rPr>
          <w:tab/>
        </w:r>
        <w:r>
          <w:rPr>
            <w:webHidden/>
          </w:rPr>
          <w:fldChar w:fldCharType="begin"/>
        </w:r>
        <w:r>
          <w:rPr>
            <w:webHidden/>
          </w:rPr>
          <w:instrText xml:space="preserve"> PAGEREF _Toc172619998 \h </w:instrText>
        </w:r>
        <w:r>
          <w:rPr>
            <w:webHidden/>
          </w:rPr>
        </w:r>
        <w:r>
          <w:rPr>
            <w:webHidden/>
          </w:rPr>
          <w:fldChar w:fldCharType="separate"/>
        </w:r>
        <w:r>
          <w:rPr>
            <w:webHidden/>
          </w:rPr>
          <w:t>11</w:t>
        </w:r>
        <w:r>
          <w:rPr>
            <w:webHidden/>
          </w:rPr>
          <w:fldChar w:fldCharType="end"/>
        </w:r>
      </w:hyperlink>
    </w:p>
    <w:p w14:paraId="142C1F1F" w14:textId="5963D766"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19999" w:history="1">
        <w:r w:rsidRPr="000A17A6">
          <w:rPr>
            <w:rStyle w:val="Hyperlink"/>
            <w14:scene3d>
              <w14:camera w14:prst="orthographicFront"/>
              <w14:lightRig w14:rig="threePt" w14:dir="t">
                <w14:rot w14:lat="0" w14:lon="0" w14:rev="0"/>
              </w14:lightRig>
            </w14:scene3d>
          </w:rPr>
          <w:t>4.3.</w:t>
        </w:r>
        <w:r w:rsidRPr="000A17A6">
          <w:rPr>
            <w:rStyle w:val="Hyperlink"/>
          </w:rPr>
          <w:t xml:space="preserve"> Suvesti PĮP išlaidų supaprastinimo skirtuko duomenis (RF-4, RF-5)</w:t>
        </w:r>
        <w:r>
          <w:rPr>
            <w:webHidden/>
          </w:rPr>
          <w:tab/>
        </w:r>
        <w:r>
          <w:rPr>
            <w:webHidden/>
          </w:rPr>
          <w:fldChar w:fldCharType="begin"/>
        </w:r>
        <w:r>
          <w:rPr>
            <w:webHidden/>
          </w:rPr>
          <w:instrText xml:space="preserve"> PAGEREF _Toc172619999 \h </w:instrText>
        </w:r>
        <w:r>
          <w:rPr>
            <w:webHidden/>
          </w:rPr>
        </w:r>
        <w:r>
          <w:rPr>
            <w:webHidden/>
          </w:rPr>
          <w:fldChar w:fldCharType="separate"/>
        </w:r>
        <w:r>
          <w:rPr>
            <w:webHidden/>
          </w:rPr>
          <w:t>15</w:t>
        </w:r>
        <w:r>
          <w:rPr>
            <w:webHidden/>
          </w:rPr>
          <w:fldChar w:fldCharType="end"/>
        </w:r>
      </w:hyperlink>
    </w:p>
    <w:p w14:paraId="7BB2B3DC" w14:textId="57F2C113"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0" w:history="1">
        <w:r w:rsidRPr="000A17A6">
          <w:rPr>
            <w:rStyle w:val="Hyperlink"/>
            <w14:scene3d>
              <w14:camera w14:prst="orthographicFront"/>
              <w14:lightRig w14:rig="threePt" w14:dir="t">
                <w14:rot w14:lat="0" w14:lon="0" w14:rev="0"/>
              </w14:lightRig>
            </w14:scene3d>
          </w:rPr>
          <w:t>4.4.</w:t>
        </w:r>
        <w:r w:rsidRPr="000A17A6">
          <w:rPr>
            <w:rStyle w:val="Hyperlink"/>
          </w:rPr>
          <w:t xml:space="preserve"> Atlikti redagavimo veiksmus PĮP, kurio būsena „Rasti neatitikimai“ (RF-7)</w:t>
        </w:r>
        <w:r>
          <w:rPr>
            <w:webHidden/>
          </w:rPr>
          <w:tab/>
        </w:r>
        <w:r>
          <w:rPr>
            <w:webHidden/>
          </w:rPr>
          <w:fldChar w:fldCharType="begin"/>
        </w:r>
        <w:r>
          <w:rPr>
            <w:webHidden/>
          </w:rPr>
          <w:instrText xml:space="preserve"> PAGEREF _Toc172620000 \h </w:instrText>
        </w:r>
        <w:r>
          <w:rPr>
            <w:webHidden/>
          </w:rPr>
        </w:r>
        <w:r>
          <w:rPr>
            <w:webHidden/>
          </w:rPr>
          <w:fldChar w:fldCharType="separate"/>
        </w:r>
        <w:r>
          <w:rPr>
            <w:webHidden/>
          </w:rPr>
          <w:t>16</w:t>
        </w:r>
        <w:r>
          <w:rPr>
            <w:webHidden/>
          </w:rPr>
          <w:fldChar w:fldCharType="end"/>
        </w:r>
      </w:hyperlink>
    </w:p>
    <w:p w14:paraId="11AB09B1" w14:textId="211CC9C1"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1" w:history="1">
        <w:r w:rsidRPr="000A17A6">
          <w:rPr>
            <w:rStyle w:val="Hyperlink"/>
            <w14:scene3d>
              <w14:camera w14:prst="orthographicFront"/>
              <w14:lightRig w14:rig="threePt" w14:dir="t">
                <w14:rot w14:lat="0" w14:lon="0" w14:rev="0"/>
              </w14:lightRig>
            </w14:scene3d>
          </w:rPr>
          <w:t>4.5.</w:t>
        </w:r>
        <w:r w:rsidRPr="000A17A6">
          <w:rPr>
            <w:rStyle w:val="Hyperlink"/>
          </w:rPr>
          <w:t xml:space="preserve"> Formuoti atnaujintą PĮP formą (RF-8)</w:t>
        </w:r>
        <w:r>
          <w:rPr>
            <w:webHidden/>
          </w:rPr>
          <w:tab/>
        </w:r>
        <w:r>
          <w:rPr>
            <w:webHidden/>
          </w:rPr>
          <w:fldChar w:fldCharType="begin"/>
        </w:r>
        <w:r>
          <w:rPr>
            <w:webHidden/>
          </w:rPr>
          <w:instrText xml:space="preserve"> PAGEREF _Toc172620001 \h </w:instrText>
        </w:r>
        <w:r>
          <w:rPr>
            <w:webHidden/>
          </w:rPr>
        </w:r>
        <w:r>
          <w:rPr>
            <w:webHidden/>
          </w:rPr>
          <w:fldChar w:fldCharType="separate"/>
        </w:r>
        <w:r>
          <w:rPr>
            <w:webHidden/>
          </w:rPr>
          <w:t>17</w:t>
        </w:r>
        <w:r>
          <w:rPr>
            <w:webHidden/>
          </w:rPr>
          <w:fldChar w:fldCharType="end"/>
        </w:r>
      </w:hyperlink>
    </w:p>
    <w:p w14:paraId="699F8E0F" w14:textId="10DEDAD5"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02" w:history="1">
        <w:r w:rsidRPr="000A17A6">
          <w:rPr>
            <w:rStyle w:val="Hyperlink"/>
          </w:rPr>
          <w:t>5. Projektas</w:t>
        </w:r>
        <w:r>
          <w:rPr>
            <w:webHidden/>
          </w:rPr>
          <w:tab/>
        </w:r>
        <w:r>
          <w:rPr>
            <w:webHidden/>
          </w:rPr>
          <w:fldChar w:fldCharType="begin"/>
        </w:r>
        <w:r>
          <w:rPr>
            <w:webHidden/>
          </w:rPr>
          <w:instrText xml:space="preserve"> PAGEREF _Toc172620002 \h </w:instrText>
        </w:r>
        <w:r>
          <w:rPr>
            <w:webHidden/>
          </w:rPr>
        </w:r>
        <w:r>
          <w:rPr>
            <w:webHidden/>
          </w:rPr>
          <w:fldChar w:fldCharType="separate"/>
        </w:r>
        <w:r>
          <w:rPr>
            <w:webHidden/>
          </w:rPr>
          <w:t>18</w:t>
        </w:r>
        <w:r>
          <w:rPr>
            <w:webHidden/>
          </w:rPr>
          <w:fldChar w:fldCharType="end"/>
        </w:r>
      </w:hyperlink>
    </w:p>
    <w:p w14:paraId="2919CF96" w14:textId="78294CBB"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3" w:history="1">
        <w:r w:rsidRPr="000A17A6">
          <w:rPr>
            <w:rStyle w:val="Hyperlink"/>
            <w14:scene3d>
              <w14:camera w14:prst="orthographicFront"/>
              <w14:lightRig w14:rig="threePt" w14:dir="t">
                <w14:rot w14:lat="0" w14:lon="0" w14:rev="0"/>
              </w14:lightRig>
            </w14:scene3d>
          </w:rPr>
          <w:t>5.1.</w:t>
        </w:r>
        <w:r w:rsidRPr="000A17A6">
          <w:rPr>
            <w:rStyle w:val="Hyperlink"/>
          </w:rPr>
          <w:t xml:space="preserve"> Atlikti projektų paiešką pagal naujai sukurtus filtrus (RF-14, RF-15, RF-16)</w:t>
        </w:r>
        <w:r>
          <w:rPr>
            <w:webHidden/>
          </w:rPr>
          <w:tab/>
        </w:r>
        <w:r>
          <w:rPr>
            <w:webHidden/>
          </w:rPr>
          <w:fldChar w:fldCharType="begin"/>
        </w:r>
        <w:r>
          <w:rPr>
            <w:webHidden/>
          </w:rPr>
          <w:instrText xml:space="preserve"> PAGEREF _Toc172620003 \h </w:instrText>
        </w:r>
        <w:r>
          <w:rPr>
            <w:webHidden/>
          </w:rPr>
        </w:r>
        <w:r>
          <w:rPr>
            <w:webHidden/>
          </w:rPr>
          <w:fldChar w:fldCharType="separate"/>
        </w:r>
        <w:r>
          <w:rPr>
            <w:webHidden/>
          </w:rPr>
          <w:t>18</w:t>
        </w:r>
        <w:r>
          <w:rPr>
            <w:webHidden/>
          </w:rPr>
          <w:fldChar w:fldCharType="end"/>
        </w:r>
      </w:hyperlink>
    </w:p>
    <w:p w14:paraId="5E3D63D0" w14:textId="5E36F494"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4" w:history="1">
        <w:r w:rsidRPr="000A17A6">
          <w:rPr>
            <w:rStyle w:val="Hyperlink"/>
            <w14:scene3d>
              <w14:camera w14:prst="orthographicFront"/>
              <w14:lightRig w14:rig="threePt" w14:dir="t">
                <w14:rot w14:lat="0" w14:lon="0" w14:rev="0"/>
              </w14:lightRig>
            </w14:scene3d>
          </w:rPr>
          <w:t>5.2.</w:t>
        </w:r>
        <w:r w:rsidRPr="000A17A6">
          <w:rPr>
            <w:rStyle w:val="Hyperlink"/>
          </w:rPr>
          <w:t xml:space="preserve"> Redaguoti atnaujintus projekto skirtukus (RF-11, RF-12, RF-13)</w:t>
        </w:r>
        <w:r>
          <w:rPr>
            <w:webHidden/>
          </w:rPr>
          <w:tab/>
        </w:r>
        <w:r>
          <w:rPr>
            <w:webHidden/>
          </w:rPr>
          <w:fldChar w:fldCharType="begin"/>
        </w:r>
        <w:r>
          <w:rPr>
            <w:webHidden/>
          </w:rPr>
          <w:instrText xml:space="preserve"> PAGEREF _Toc172620004 \h </w:instrText>
        </w:r>
        <w:r>
          <w:rPr>
            <w:webHidden/>
          </w:rPr>
        </w:r>
        <w:r>
          <w:rPr>
            <w:webHidden/>
          </w:rPr>
          <w:fldChar w:fldCharType="separate"/>
        </w:r>
        <w:r>
          <w:rPr>
            <w:webHidden/>
          </w:rPr>
          <w:t>18</w:t>
        </w:r>
        <w:r>
          <w:rPr>
            <w:webHidden/>
          </w:rPr>
          <w:fldChar w:fldCharType="end"/>
        </w:r>
      </w:hyperlink>
    </w:p>
    <w:p w14:paraId="742B16D9" w14:textId="05DC74F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5" w:history="1">
        <w:r w:rsidRPr="000A17A6">
          <w:rPr>
            <w:rStyle w:val="Hyperlink"/>
            <w14:scene3d>
              <w14:camera w14:prst="orthographicFront"/>
              <w14:lightRig w14:rig="threePt" w14:dir="t">
                <w14:rot w14:lat="0" w14:lon="0" w14:rev="0"/>
              </w14:lightRig>
            </w14:scene3d>
          </w:rPr>
          <w:t>5.3.</w:t>
        </w:r>
        <w:r w:rsidRPr="000A17A6">
          <w:rPr>
            <w:rStyle w:val="Hyperlink"/>
          </w:rPr>
          <w:t xml:space="preserve"> Užregistruoti rizikų vertinimo lapą (RF-17)</w:t>
        </w:r>
        <w:r>
          <w:rPr>
            <w:webHidden/>
          </w:rPr>
          <w:tab/>
        </w:r>
        <w:r>
          <w:rPr>
            <w:webHidden/>
          </w:rPr>
          <w:fldChar w:fldCharType="begin"/>
        </w:r>
        <w:r>
          <w:rPr>
            <w:webHidden/>
          </w:rPr>
          <w:instrText xml:space="preserve"> PAGEREF _Toc172620005 \h </w:instrText>
        </w:r>
        <w:r>
          <w:rPr>
            <w:webHidden/>
          </w:rPr>
        </w:r>
        <w:r>
          <w:rPr>
            <w:webHidden/>
          </w:rPr>
          <w:fldChar w:fldCharType="separate"/>
        </w:r>
        <w:r>
          <w:rPr>
            <w:webHidden/>
          </w:rPr>
          <w:t>22</w:t>
        </w:r>
        <w:r>
          <w:rPr>
            <w:webHidden/>
          </w:rPr>
          <w:fldChar w:fldCharType="end"/>
        </w:r>
      </w:hyperlink>
    </w:p>
    <w:p w14:paraId="34187F70" w14:textId="3AF243B5"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6" w:history="1">
        <w:r w:rsidRPr="000A17A6">
          <w:rPr>
            <w:rStyle w:val="Hyperlink"/>
            <w14:scene3d>
              <w14:camera w14:prst="orthographicFront"/>
              <w14:lightRig w14:rig="threePt" w14:dir="t">
                <w14:rot w14:lat="0" w14:lon="0" w14:rev="0"/>
              </w14:lightRig>
            </w14:scene3d>
          </w:rPr>
          <w:t>5.4.</w:t>
        </w:r>
        <w:r w:rsidRPr="000A17A6">
          <w:rPr>
            <w:rStyle w:val="Hyperlink"/>
          </w:rPr>
          <w:t xml:space="preserve"> Supildyti rizikų vertinimo lapą duomenimis (RF-17, RF-18, RF-19, RF-21)</w:t>
        </w:r>
        <w:r>
          <w:rPr>
            <w:webHidden/>
          </w:rPr>
          <w:tab/>
        </w:r>
        <w:r>
          <w:rPr>
            <w:webHidden/>
          </w:rPr>
          <w:fldChar w:fldCharType="begin"/>
        </w:r>
        <w:r>
          <w:rPr>
            <w:webHidden/>
          </w:rPr>
          <w:instrText xml:space="preserve"> PAGEREF _Toc172620006 \h </w:instrText>
        </w:r>
        <w:r>
          <w:rPr>
            <w:webHidden/>
          </w:rPr>
        </w:r>
        <w:r>
          <w:rPr>
            <w:webHidden/>
          </w:rPr>
          <w:fldChar w:fldCharType="separate"/>
        </w:r>
        <w:r>
          <w:rPr>
            <w:webHidden/>
          </w:rPr>
          <w:t>22</w:t>
        </w:r>
        <w:r>
          <w:rPr>
            <w:webHidden/>
          </w:rPr>
          <w:fldChar w:fldCharType="end"/>
        </w:r>
      </w:hyperlink>
    </w:p>
    <w:p w14:paraId="2ADDC83A" w14:textId="7A0525C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7" w:history="1">
        <w:r w:rsidRPr="000A17A6">
          <w:rPr>
            <w:rStyle w:val="Hyperlink"/>
            <w14:scene3d>
              <w14:camera w14:prst="orthographicFront"/>
              <w14:lightRig w14:rig="threePt" w14:dir="t">
                <w14:rot w14:lat="0" w14:lon="0" w14:rev="0"/>
              </w14:lightRig>
            </w14:scene3d>
          </w:rPr>
          <w:t>5.5.</w:t>
        </w:r>
        <w:r w:rsidRPr="000A17A6">
          <w:rPr>
            <w:rStyle w:val="Hyperlink"/>
          </w:rPr>
          <w:t xml:space="preserve"> Priskirti rizikų valdymo priemones rizikų faktoriams (RF-22, RF-23)</w:t>
        </w:r>
        <w:r>
          <w:rPr>
            <w:webHidden/>
          </w:rPr>
          <w:tab/>
        </w:r>
        <w:r>
          <w:rPr>
            <w:webHidden/>
          </w:rPr>
          <w:fldChar w:fldCharType="begin"/>
        </w:r>
        <w:r>
          <w:rPr>
            <w:webHidden/>
          </w:rPr>
          <w:instrText xml:space="preserve"> PAGEREF _Toc172620007 \h </w:instrText>
        </w:r>
        <w:r>
          <w:rPr>
            <w:webHidden/>
          </w:rPr>
        </w:r>
        <w:r>
          <w:rPr>
            <w:webHidden/>
          </w:rPr>
          <w:fldChar w:fldCharType="separate"/>
        </w:r>
        <w:r>
          <w:rPr>
            <w:webHidden/>
          </w:rPr>
          <w:t>23</w:t>
        </w:r>
        <w:r>
          <w:rPr>
            <w:webHidden/>
          </w:rPr>
          <w:fldChar w:fldCharType="end"/>
        </w:r>
      </w:hyperlink>
    </w:p>
    <w:p w14:paraId="19571910" w14:textId="39E1B168"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8" w:history="1">
        <w:r w:rsidRPr="000A17A6">
          <w:rPr>
            <w:rStyle w:val="Hyperlink"/>
            <w14:scene3d>
              <w14:camera w14:prst="orthographicFront"/>
              <w14:lightRig w14:rig="threePt" w14:dir="t">
                <w14:rot w14:lat="0" w14:lon="0" w14:rev="0"/>
              </w14:lightRig>
            </w14:scene3d>
          </w:rPr>
          <w:t>5.6.</w:t>
        </w:r>
        <w:r w:rsidRPr="000A17A6">
          <w:rPr>
            <w:rStyle w:val="Hyperlink"/>
          </w:rPr>
          <w:t xml:space="preserve"> Formuoti rizikų vertinimo lapo ataskaitą (RF-20)</w:t>
        </w:r>
        <w:r>
          <w:rPr>
            <w:webHidden/>
          </w:rPr>
          <w:tab/>
        </w:r>
        <w:r>
          <w:rPr>
            <w:webHidden/>
          </w:rPr>
          <w:fldChar w:fldCharType="begin"/>
        </w:r>
        <w:r>
          <w:rPr>
            <w:webHidden/>
          </w:rPr>
          <w:instrText xml:space="preserve"> PAGEREF _Toc172620008 \h </w:instrText>
        </w:r>
        <w:r>
          <w:rPr>
            <w:webHidden/>
          </w:rPr>
        </w:r>
        <w:r>
          <w:rPr>
            <w:webHidden/>
          </w:rPr>
          <w:fldChar w:fldCharType="separate"/>
        </w:r>
        <w:r>
          <w:rPr>
            <w:webHidden/>
          </w:rPr>
          <w:t>23</w:t>
        </w:r>
        <w:r>
          <w:rPr>
            <w:webHidden/>
          </w:rPr>
          <w:fldChar w:fldCharType="end"/>
        </w:r>
      </w:hyperlink>
    </w:p>
    <w:p w14:paraId="3D6932EF" w14:textId="50EF224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09" w:history="1">
        <w:r w:rsidRPr="000A17A6">
          <w:rPr>
            <w:rStyle w:val="Hyperlink"/>
            <w14:scene3d>
              <w14:camera w14:prst="orthographicFront"/>
              <w14:lightRig w14:rig="threePt" w14:dir="t">
                <w14:rot w14:lat="0" w14:lon="0" w14:rev="0"/>
              </w14:lightRig>
            </w14:scene3d>
          </w:rPr>
          <w:t>5.7.</w:t>
        </w:r>
        <w:r w:rsidRPr="000A17A6">
          <w:rPr>
            <w:rStyle w:val="Hyperlink"/>
          </w:rPr>
          <w:t xml:space="preserve"> Patikrinti sumų išskaidymą pagal finansavimo šaltinius MP grafiko skirtuke (RF-24)</w:t>
        </w:r>
        <w:r>
          <w:rPr>
            <w:webHidden/>
          </w:rPr>
          <w:tab/>
        </w:r>
        <w:r>
          <w:rPr>
            <w:webHidden/>
          </w:rPr>
          <w:fldChar w:fldCharType="begin"/>
        </w:r>
        <w:r>
          <w:rPr>
            <w:webHidden/>
          </w:rPr>
          <w:instrText xml:space="preserve"> PAGEREF _Toc172620009 \h </w:instrText>
        </w:r>
        <w:r>
          <w:rPr>
            <w:webHidden/>
          </w:rPr>
        </w:r>
        <w:r>
          <w:rPr>
            <w:webHidden/>
          </w:rPr>
          <w:fldChar w:fldCharType="separate"/>
        </w:r>
        <w:r>
          <w:rPr>
            <w:webHidden/>
          </w:rPr>
          <w:t>23</w:t>
        </w:r>
        <w:r>
          <w:rPr>
            <w:webHidden/>
          </w:rPr>
          <w:fldChar w:fldCharType="end"/>
        </w:r>
      </w:hyperlink>
    </w:p>
    <w:p w14:paraId="07D3D68A" w14:textId="4A5E1825"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0" w:history="1">
        <w:r w:rsidRPr="000A17A6">
          <w:rPr>
            <w:rStyle w:val="Hyperlink"/>
            <w14:scene3d>
              <w14:camera w14:prst="orthographicFront"/>
              <w14:lightRig w14:rig="threePt" w14:dir="t">
                <w14:rot w14:lat="0" w14:lon="0" w14:rev="0"/>
              </w14:lightRig>
            </w14:scene3d>
          </w:rPr>
          <w:t>5.8.</w:t>
        </w:r>
        <w:r w:rsidRPr="000A17A6">
          <w:rPr>
            <w:rStyle w:val="Hyperlink"/>
          </w:rPr>
          <w:t xml:space="preserve"> Formuoti projekto sutarties formą (RF-41)</w:t>
        </w:r>
        <w:r>
          <w:rPr>
            <w:webHidden/>
          </w:rPr>
          <w:tab/>
        </w:r>
        <w:r>
          <w:rPr>
            <w:webHidden/>
          </w:rPr>
          <w:fldChar w:fldCharType="begin"/>
        </w:r>
        <w:r>
          <w:rPr>
            <w:webHidden/>
          </w:rPr>
          <w:instrText xml:space="preserve"> PAGEREF _Toc172620010 \h </w:instrText>
        </w:r>
        <w:r>
          <w:rPr>
            <w:webHidden/>
          </w:rPr>
        </w:r>
        <w:r>
          <w:rPr>
            <w:webHidden/>
          </w:rPr>
          <w:fldChar w:fldCharType="separate"/>
        </w:r>
        <w:r>
          <w:rPr>
            <w:webHidden/>
          </w:rPr>
          <w:t>23</w:t>
        </w:r>
        <w:r>
          <w:rPr>
            <w:webHidden/>
          </w:rPr>
          <w:fldChar w:fldCharType="end"/>
        </w:r>
      </w:hyperlink>
    </w:p>
    <w:p w14:paraId="64DA2C32" w14:textId="5EE33A20"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1" w:history="1">
        <w:r w:rsidRPr="000A17A6">
          <w:rPr>
            <w:rStyle w:val="Hyperlink"/>
            <w14:scene3d>
              <w14:camera w14:prst="orthographicFront"/>
              <w14:lightRig w14:rig="threePt" w14:dir="t">
                <w14:rot w14:lat="0" w14:lon="0" w14:rev="0"/>
              </w14:lightRig>
            </w14:scene3d>
          </w:rPr>
          <w:t>5.9.</w:t>
        </w:r>
        <w:r w:rsidRPr="000A17A6">
          <w:rPr>
            <w:rStyle w:val="Hyperlink"/>
          </w:rPr>
          <w:t xml:space="preserve"> Redaguoti sutarties pakeitimo I priedo duomenis (RF-42)</w:t>
        </w:r>
        <w:r>
          <w:rPr>
            <w:webHidden/>
          </w:rPr>
          <w:tab/>
        </w:r>
        <w:r>
          <w:rPr>
            <w:webHidden/>
          </w:rPr>
          <w:fldChar w:fldCharType="begin"/>
        </w:r>
        <w:r>
          <w:rPr>
            <w:webHidden/>
          </w:rPr>
          <w:instrText xml:space="preserve"> PAGEREF _Toc172620011 \h </w:instrText>
        </w:r>
        <w:r>
          <w:rPr>
            <w:webHidden/>
          </w:rPr>
        </w:r>
        <w:r>
          <w:rPr>
            <w:webHidden/>
          </w:rPr>
          <w:fldChar w:fldCharType="separate"/>
        </w:r>
        <w:r>
          <w:rPr>
            <w:webHidden/>
          </w:rPr>
          <w:t>24</w:t>
        </w:r>
        <w:r>
          <w:rPr>
            <w:webHidden/>
          </w:rPr>
          <w:fldChar w:fldCharType="end"/>
        </w:r>
      </w:hyperlink>
    </w:p>
    <w:p w14:paraId="20DE5F9F" w14:textId="6D076406"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2" w:history="1">
        <w:r w:rsidRPr="000A17A6">
          <w:rPr>
            <w:rStyle w:val="Hyperlink"/>
            <w14:scene3d>
              <w14:camera w14:prst="orthographicFront"/>
              <w14:lightRig w14:rig="threePt" w14:dir="t">
                <w14:rot w14:lat="0" w14:lon="0" w14:rev="0"/>
              </w14:lightRig>
            </w14:scene3d>
          </w:rPr>
          <w:t>5.10.</w:t>
        </w:r>
        <w:r w:rsidRPr="000A17A6">
          <w:rPr>
            <w:rStyle w:val="Hyperlink"/>
          </w:rPr>
          <w:t xml:space="preserve"> Formuoti PGL ataskaitos formą (RF-43)</w:t>
        </w:r>
        <w:r>
          <w:rPr>
            <w:webHidden/>
          </w:rPr>
          <w:tab/>
        </w:r>
        <w:r>
          <w:rPr>
            <w:webHidden/>
          </w:rPr>
          <w:fldChar w:fldCharType="begin"/>
        </w:r>
        <w:r>
          <w:rPr>
            <w:webHidden/>
          </w:rPr>
          <w:instrText xml:space="preserve"> PAGEREF _Toc172620012 \h </w:instrText>
        </w:r>
        <w:r>
          <w:rPr>
            <w:webHidden/>
          </w:rPr>
        </w:r>
        <w:r>
          <w:rPr>
            <w:webHidden/>
          </w:rPr>
          <w:fldChar w:fldCharType="separate"/>
        </w:r>
        <w:r>
          <w:rPr>
            <w:webHidden/>
          </w:rPr>
          <w:t>24</w:t>
        </w:r>
        <w:r>
          <w:rPr>
            <w:webHidden/>
          </w:rPr>
          <w:fldChar w:fldCharType="end"/>
        </w:r>
      </w:hyperlink>
    </w:p>
    <w:p w14:paraId="0E0707FE" w14:textId="77D90F18"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3" w:history="1">
        <w:r w:rsidRPr="000A17A6">
          <w:rPr>
            <w:rStyle w:val="Hyperlink"/>
            <w14:scene3d>
              <w14:camera w14:prst="orthographicFront"/>
              <w14:lightRig w14:rig="threePt" w14:dir="t">
                <w14:rot w14:lat="0" w14:lon="0" w14:rev="0"/>
              </w14:lightRig>
            </w14:scene3d>
          </w:rPr>
          <w:t>5.11.</w:t>
        </w:r>
        <w:r w:rsidRPr="000A17A6">
          <w:rPr>
            <w:rStyle w:val="Hyperlink"/>
          </w:rPr>
          <w:t xml:space="preserve"> Užregistruoti patikrai vietoje tikrinamus išlaidų supaprastinimus (RF-45)</w:t>
        </w:r>
        <w:r>
          <w:rPr>
            <w:webHidden/>
          </w:rPr>
          <w:tab/>
        </w:r>
        <w:r>
          <w:rPr>
            <w:webHidden/>
          </w:rPr>
          <w:fldChar w:fldCharType="begin"/>
        </w:r>
        <w:r>
          <w:rPr>
            <w:webHidden/>
          </w:rPr>
          <w:instrText xml:space="preserve"> PAGEREF _Toc172620013 \h </w:instrText>
        </w:r>
        <w:r>
          <w:rPr>
            <w:webHidden/>
          </w:rPr>
        </w:r>
        <w:r>
          <w:rPr>
            <w:webHidden/>
          </w:rPr>
          <w:fldChar w:fldCharType="separate"/>
        </w:r>
        <w:r>
          <w:rPr>
            <w:webHidden/>
          </w:rPr>
          <w:t>24</w:t>
        </w:r>
        <w:r>
          <w:rPr>
            <w:webHidden/>
          </w:rPr>
          <w:fldChar w:fldCharType="end"/>
        </w:r>
      </w:hyperlink>
    </w:p>
    <w:p w14:paraId="3ECA5BB6" w14:textId="557097B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4" w:history="1">
        <w:r w:rsidRPr="000A17A6">
          <w:rPr>
            <w:rStyle w:val="Hyperlink"/>
            <w14:scene3d>
              <w14:camera w14:prst="orthographicFront"/>
              <w14:lightRig w14:rig="threePt" w14:dir="t">
                <w14:rot w14:lat="0" w14:lon="0" w14:rev="0"/>
              </w14:lightRig>
            </w14:scene3d>
          </w:rPr>
          <w:t>5.12.</w:t>
        </w:r>
        <w:r w:rsidRPr="000A17A6">
          <w:rPr>
            <w:rStyle w:val="Hyperlink"/>
          </w:rPr>
          <w:t xml:space="preserve"> Formuoti projekto statuso ataskaitą (RF-49, RF-50)</w:t>
        </w:r>
        <w:r>
          <w:rPr>
            <w:webHidden/>
          </w:rPr>
          <w:tab/>
        </w:r>
        <w:r>
          <w:rPr>
            <w:webHidden/>
          </w:rPr>
          <w:fldChar w:fldCharType="begin"/>
        </w:r>
        <w:r>
          <w:rPr>
            <w:webHidden/>
          </w:rPr>
          <w:instrText xml:space="preserve"> PAGEREF _Toc172620014 \h </w:instrText>
        </w:r>
        <w:r>
          <w:rPr>
            <w:webHidden/>
          </w:rPr>
        </w:r>
        <w:r>
          <w:rPr>
            <w:webHidden/>
          </w:rPr>
          <w:fldChar w:fldCharType="separate"/>
        </w:r>
        <w:r>
          <w:rPr>
            <w:webHidden/>
          </w:rPr>
          <w:t>25</w:t>
        </w:r>
        <w:r>
          <w:rPr>
            <w:webHidden/>
          </w:rPr>
          <w:fldChar w:fldCharType="end"/>
        </w:r>
      </w:hyperlink>
    </w:p>
    <w:p w14:paraId="742D370C" w14:textId="3D09A0FA"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5" w:history="1">
        <w:r w:rsidRPr="000A17A6">
          <w:rPr>
            <w:rStyle w:val="Hyperlink"/>
            <w14:scene3d>
              <w14:camera w14:prst="orthographicFront"/>
              <w14:lightRig w14:rig="threePt" w14:dir="t">
                <w14:rot w14:lat="0" w14:lon="0" w14:rev="0"/>
              </w14:lightRig>
            </w14:scene3d>
          </w:rPr>
          <w:t>5.13.</w:t>
        </w:r>
        <w:r w:rsidRPr="000A17A6">
          <w:rPr>
            <w:rStyle w:val="Hyperlink"/>
          </w:rPr>
          <w:t xml:space="preserve"> Formuoti informacinį pranešimą (RF-56)</w:t>
        </w:r>
        <w:r>
          <w:rPr>
            <w:webHidden/>
          </w:rPr>
          <w:tab/>
        </w:r>
        <w:r>
          <w:rPr>
            <w:webHidden/>
          </w:rPr>
          <w:fldChar w:fldCharType="begin"/>
        </w:r>
        <w:r>
          <w:rPr>
            <w:webHidden/>
          </w:rPr>
          <w:instrText xml:space="preserve"> PAGEREF _Toc172620015 \h </w:instrText>
        </w:r>
        <w:r>
          <w:rPr>
            <w:webHidden/>
          </w:rPr>
        </w:r>
        <w:r>
          <w:rPr>
            <w:webHidden/>
          </w:rPr>
          <w:fldChar w:fldCharType="separate"/>
        </w:r>
        <w:r>
          <w:rPr>
            <w:webHidden/>
          </w:rPr>
          <w:t>25</w:t>
        </w:r>
        <w:r>
          <w:rPr>
            <w:webHidden/>
          </w:rPr>
          <w:fldChar w:fldCharType="end"/>
        </w:r>
      </w:hyperlink>
    </w:p>
    <w:p w14:paraId="05A5B0B6" w14:textId="0652B63C"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16" w:history="1">
        <w:r w:rsidRPr="000A17A6">
          <w:rPr>
            <w:rStyle w:val="Hyperlink"/>
          </w:rPr>
          <w:t>6. Mokėjimo prašymas</w:t>
        </w:r>
        <w:r>
          <w:rPr>
            <w:webHidden/>
          </w:rPr>
          <w:tab/>
        </w:r>
        <w:r>
          <w:rPr>
            <w:webHidden/>
          </w:rPr>
          <w:fldChar w:fldCharType="begin"/>
        </w:r>
        <w:r>
          <w:rPr>
            <w:webHidden/>
          </w:rPr>
          <w:instrText xml:space="preserve"> PAGEREF _Toc172620016 \h </w:instrText>
        </w:r>
        <w:r>
          <w:rPr>
            <w:webHidden/>
          </w:rPr>
        </w:r>
        <w:r>
          <w:rPr>
            <w:webHidden/>
          </w:rPr>
          <w:fldChar w:fldCharType="separate"/>
        </w:r>
        <w:r>
          <w:rPr>
            <w:webHidden/>
          </w:rPr>
          <w:t>27</w:t>
        </w:r>
        <w:r>
          <w:rPr>
            <w:webHidden/>
          </w:rPr>
          <w:fldChar w:fldCharType="end"/>
        </w:r>
      </w:hyperlink>
    </w:p>
    <w:p w14:paraId="4078F894" w14:textId="3C47FA0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7" w:history="1">
        <w:r w:rsidRPr="000A17A6">
          <w:rPr>
            <w:rStyle w:val="Hyperlink"/>
            <w14:scene3d>
              <w14:camera w14:prst="orthographicFront"/>
              <w14:lightRig w14:rig="threePt" w14:dir="t">
                <w14:rot w14:lat="0" w14:lon="0" w14:rev="0"/>
              </w14:lightRig>
            </w14:scene3d>
          </w:rPr>
          <w:t>6.1.</w:t>
        </w:r>
        <w:r w:rsidRPr="000A17A6">
          <w:rPr>
            <w:rStyle w:val="Hyperlink"/>
          </w:rPr>
          <w:t xml:space="preserve"> Suvesti bendros informacijos skirtuko duomenis (RF-24)</w:t>
        </w:r>
        <w:r>
          <w:rPr>
            <w:webHidden/>
          </w:rPr>
          <w:tab/>
        </w:r>
        <w:r>
          <w:rPr>
            <w:webHidden/>
          </w:rPr>
          <w:fldChar w:fldCharType="begin"/>
        </w:r>
        <w:r>
          <w:rPr>
            <w:webHidden/>
          </w:rPr>
          <w:instrText xml:space="preserve"> PAGEREF _Toc172620017 \h </w:instrText>
        </w:r>
        <w:r>
          <w:rPr>
            <w:webHidden/>
          </w:rPr>
        </w:r>
        <w:r>
          <w:rPr>
            <w:webHidden/>
          </w:rPr>
          <w:fldChar w:fldCharType="separate"/>
        </w:r>
        <w:r>
          <w:rPr>
            <w:webHidden/>
          </w:rPr>
          <w:t>27</w:t>
        </w:r>
        <w:r>
          <w:rPr>
            <w:webHidden/>
          </w:rPr>
          <w:fldChar w:fldCharType="end"/>
        </w:r>
      </w:hyperlink>
    </w:p>
    <w:p w14:paraId="7BE52406" w14:textId="16B12D1C"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8" w:history="1">
        <w:r w:rsidRPr="000A17A6">
          <w:rPr>
            <w:rStyle w:val="Hyperlink"/>
            <w14:scene3d>
              <w14:camera w14:prst="orthographicFront"/>
              <w14:lightRig w14:rig="threePt" w14:dir="t">
                <w14:rot w14:lat="0" w14:lon="0" w14:rev="0"/>
              </w14:lightRig>
            </w14:scene3d>
          </w:rPr>
          <w:t>6.2.</w:t>
        </w:r>
        <w:r w:rsidRPr="000A17A6">
          <w:rPr>
            <w:rStyle w:val="Hyperlink"/>
          </w:rPr>
          <w:t xml:space="preserve"> Redaguoti deklaruotų išlaidų skirtuko duomenis (RF-24)</w:t>
        </w:r>
        <w:r>
          <w:rPr>
            <w:webHidden/>
          </w:rPr>
          <w:tab/>
        </w:r>
        <w:r>
          <w:rPr>
            <w:webHidden/>
          </w:rPr>
          <w:fldChar w:fldCharType="begin"/>
        </w:r>
        <w:r>
          <w:rPr>
            <w:webHidden/>
          </w:rPr>
          <w:instrText xml:space="preserve"> PAGEREF _Toc172620018 \h </w:instrText>
        </w:r>
        <w:r>
          <w:rPr>
            <w:webHidden/>
          </w:rPr>
        </w:r>
        <w:r>
          <w:rPr>
            <w:webHidden/>
          </w:rPr>
          <w:fldChar w:fldCharType="separate"/>
        </w:r>
        <w:r>
          <w:rPr>
            <w:webHidden/>
          </w:rPr>
          <w:t>27</w:t>
        </w:r>
        <w:r>
          <w:rPr>
            <w:webHidden/>
          </w:rPr>
          <w:fldChar w:fldCharType="end"/>
        </w:r>
      </w:hyperlink>
    </w:p>
    <w:p w14:paraId="20A3E75A" w14:textId="31AFABCA"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19" w:history="1">
        <w:r w:rsidRPr="000A17A6">
          <w:rPr>
            <w:rStyle w:val="Hyperlink"/>
            <w14:scene3d>
              <w14:camera w14:prst="orthographicFront"/>
              <w14:lightRig w14:rig="threePt" w14:dir="t">
                <w14:rot w14:lat="0" w14:lon="0" w14:rev="0"/>
              </w14:lightRig>
            </w14:scene3d>
          </w:rPr>
          <w:t>6.3.</w:t>
        </w:r>
        <w:r w:rsidRPr="000A17A6">
          <w:rPr>
            <w:rStyle w:val="Hyperlink"/>
          </w:rPr>
          <w:t xml:space="preserve"> Redaguoti bendros suvestinės skirtuko duomenis (RF-24, RF-30)</w:t>
        </w:r>
        <w:r>
          <w:rPr>
            <w:webHidden/>
          </w:rPr>
          <w:tab/>
        </w:r>
        <w:r>
          <w:rPr>
            <w:webHidden/>
          </w:rPr>
          <w:fldChar w:fldCharType="begin"/>
        </w:r>
        <w:r>
          <w:rPr>
            <w:webHidden/>
          </w:rPr>
          <w:instrText xml:space="preserve"> PAGEREF _Toc172620019 \h </w:instrText>
        </w:r>
        <w:r>
          <w:rPr>
            <w:webHidden/>
          </w:rPr>
        </w:r>
        <w:r>
          <w:rPr>
            <w:webHidden/>
          </w:rPr>
          <w:fldChar w:fldCharType="separate"/>
        </w:r>
        <w:r>
          <w:rPr>
            <w:webHidden/>
          </w:rPr>
          <w:t>28</w:t>
        </w:r>
        <w:r>
          <w:rPr>
            <w:webHidden/>
          </w:rPr>
          <w:fldChar w:fldCharType="end"/>
        </w:r>
      </w:hyperlink>
    </w:p>
    <w:p w14:paraId="4AEF3432" w14:textId="4B894278"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0" w:history="1">
        <w:r w:rsidRPr="000A17A6">
          <w:rPr>
            <w:rStyle w:val="Hyperlink"/>
            <w14:scene3d>
              <w14:camera w14:prst="orthographicFront"/>
              <w14:lightRig w14:rig="threePt" w14:dir="t">
                <w14:rot w14:lat="0" w14:lon="0" w14:rev="0"/>
              </w14:lightRig>
            </w14:scene3d>
          </w:rPr>
          <w:t>6.4.</w:t>
        </w:r>
        <w:r w:rsidRPr="000A17A6">
          <w:rPr>
            <w:rStyle w:val="Hyperlink"/>
          </w:rPr>
          <w:t xml:space="preserve"> Patikrinti sumų išskaidymą pagal finansavimo šaltinius išlaidų suvestinės skirtuke (RF-24, RF-25)</w:t>
        </w:r>
        <w:r>
          <w:rPr>
            <w:webHidden/>
          </w:rPr>
          <w:tab/>
        </w:r>
        <w:r>
          <w:rPr>
            <w:webHidden/>
          </w:rPr>
          <w:fldChar w:fldCharType="begin"/>
        </w:r>
        <w:r>
          <w:rPr>
            <w:webHidden/>
          </w:rPr>
          <w:instrText xml:space="preserve"> PAGEREF _Toc172620020 \h </w:instrText>
        </w:r>
        <w:r>
          <w:rPr>
            <w:webHidden/>
          </w:rPr>
        </w:r>
        <w:r>
          <w:rPr>
            <w:webHidden/>
          </w:rPr>
          <w:fldChar w:fldCharType="separate"/>
        </w:r>
        <w:r>
          <w:rPr>
            <w:webHidden/>
          </w:rPr>
          <w:t>29</w:t>
        </w:r>
        <w:r>
          <w:rPr>
            <w:webHidden/>
          </w:rPr>
          <w:fldChar w:fldCharType="end"/>
        </w:r>
      </w:hyperlink>
    </w:p>
    <w:p w14:paraId="55B24D76" w14:textId="5917E645"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1" w:history="1">
        <w:r w:rsidRPr="000A17A6">
          <w:rPr>
            <w:rStyle w:val="Hyperlink"/>
            <w14:scene3d>
              <w14:camera w14:prst="orthographicFront"/>
              <w14:lightRig w14:rig="threePt" w14:dir="t">
                <w14:rot w14:lat="0" w14:lon="0" w14:rev="0"/>
              </w14:lightRig>
            </w14:scene3d>
          </w:rPr>
          <w:t>6.5.</w:t>
        </w:r>
        <w:r w:rsidRPr="000A17A6">
          <w:rPr>
            <w:rStyle w:val="Hyperlink"/>
          </w:rPr>
          <w:t xml:space="preserve"> Redaguoti išvados išlaidų tinkamumo įrašų duomenis (RF-24, RF-30)</w:t>
        </w:r>
        <w:r>
          <w:rPr>
            <w:webHidden/>
          </w:rPr>
          <w:tab/>
        </w:r>
        <w:r>
          <w:rPr>
            <w:webHidden/>
          </w:rPr>
          <w:fldChar w:fldCharType="begin"/>
        </w:r>
        <w:r>
          <w:rPr>
            <w:webHidden/>
          </w:rPr>
          <w:instrText xml:space="preserve"> PAGEREF _Toc172620021 \h </w:instrText>
        </w:r>
        <w:r>
          <w:rPr>
            <w:webHidden/>
          </w:rPr>
        </w:r>
        <w:r>
          <w:rPr>
            <w:webHidden/>
          </w:rPr>
          <w:fldChar w:fldCharType="separate"/>
        </w:r>
        <w:r>
          <w:rPr>
            <w:webHidden/>
          </w:rPr>
          <w:t>29</w:t>
        </w:r>
        <w:r>
          <w:rPr>
            <w:webHidden/>
          </w:rPr>
          <w:fldChar w:fldCharType="end"/>
        </w:r>
      </w:hyperlink>
    </w:p>
    <w:p w14:paraId="345285E7" w14:textId="444484AC"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2" w:history="1">
        <w:r w:rsidRPr="000A17A6">
          <w:rPr>
            <w:rStyle w:val="Hyperlink"/>
            <w14:scene3d>
              <w14:camera w14:prst="orthographicFront"/>
              <w14:lightRig w14:rig="threePt" w14:dir="t">
                <w14:rot w14:lat="0" w14:lon="0" w14:rev="0"/>
              </w14:lightRig>
            </w14:scene3d>
          </w:rPr>
          <w:t>6.6.</w:t>
        </w:r>
        <w:r w:rsidRPr="000A17A6">
          <w:rPr>
            <w:rStyle w:val="Hyperlink"/>
          </w:rPr>
          <w:t xml:space="preserve"> Suvesti išlaidų detalizacijos įrašus (RF-26, RF-27, RF-30)</w:t>
        </w:r>
        <w:r>
          <w:rPr>
            <w:webHidden/>
          </w:rPr>
          <w:tab/>
        </w:r>
        <w:r>
          <w:rPr>
            <w:webHidden/>
          </w:rPr>
          <w:fldChar w:fldCharType="begin"/>
        </w:r>
        <w:r>
          <w:rPr>
            <w:webHidden/>
          </w:rPr>
          <w:instrText xml:space="preserve"> PAGEREF _Toc172620022 \h </w:instrText>
        </w:r>
        <w:r>
          <w:rPr>
            <w:webHidden/>
          </w:rPr>
        </w:r>
        <w:r>
          <w:rPr>
            <w:webHidden/>
          </w:rPr>
          <w:fldChar w:fldCharType="separate"/>
        </w:r>
        <w:r>
          <w:rPr>
            <w:webHidden/>
          </w:rPr>
          <w:t>30</w:t>
        </w:r>
        <w:r>
          <w:rPr>
            <w:webHidden/>
          </w:rPr>
          <w:fldChar w:fldCharType="end"/>
        </w:r>
      </w:hyperlink>
    </w:p>
    <w:p w14:paraId="5CE7C72F" w14:textId="7DA62630"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3" w:history="1">
        <w:r w:rsidRPr="000A17A6">
          <w:rPr>
            <w:rStyle w:val="Hyperlink"/>
            <w14:scene3d>
              <w14:camera w14:prst="orthographicFront"/>
              <w14:lightRig w14:rig="threePt" w14:dir="t">
                <w14:rot w14:lat="0" w14:lon="0" w14:rev="0"/>
              </w14:lightRig>
            </w14:scene3d>
          </w:rPr>
          <w:t>6.7.</w:t>
        </w:r>
        <w:r w:rsidRPr="000A17A6">
          <w:rPr>
            <w:rStyle w:val="Hyperlink"/>
          </w:rPr>
          <w:t xml:space="preserve"> Atlikti redagavimo veiksmus MP, kurio būsena „Rasti neatitikimai“ (RF-28)</w:t>
        </w:r>
        <w:r>
          <w:rPr>
            <w:webHidden/>
          </w:rPr>
          <w:tab/>
        </w:r>
        <w:r>
          <w:rPr>
            <w:webHidden/>
          </w:rPr>
          <w:fldChar w:fldCharType="begin"/>
        </w:r>
        <w:r>
          <w:rPr>
            <w:webHidden/>
          </w:rPr>
          <w:instrText xml:space="preserve"> PAGEREF _Toc172620023 \h </w:instrText>
        </w:r>
        <w:r>
          <w:rPr>
            <w:webHidden/>
          </w:rPr>
        </w:r>
        <w:r>
          <w:rPr>
            <w:webHidden/>
          </w:rPr>
          <w:fldChar w:fldCharType="separate"/>
        </w:r>
        <w:r>
          <w:rPr>
            <w:webHidden/>
          </w:rPr>
          <w:t>32</w:t>
        </w:r>
        <w:r>
          <w:rPr>
            <w:webHidden/>
          </w:rPr>
          <w:fldChar w:fldCharType="end"/>
        </w:r>
      </w:hyperlink>
    </w:p>
    <w:p w14:paraId="42D12EDD" w14:textId="475BDD1B"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4" w:history="1">
        <w:r w:rsidRPr="000A17A6">
          <w:rPr>
            <w:rStyle w:val="Hyperlink"/>
            <w14:scene3d>
              <w14:camera w14:prst="orthographicFront"/>
              <w14:lightRig w14:rig="threePt" w14:dir="t">
                <w14:rot w14:lat="0" w14:lon="0" w14:rev="0"/>
              </w14:lightRig>
            </w14:scene3d>
          </w:rPr>
          <w:t>6.8.</w:t>
        </w:r>
        <w:r w:rsidRPr="000A17A6">
          <w:rPr>
            <w:rStyle w:val="Hyperlink"/>
          </w:rPr>
          <w:t xml:space="preserve"> Redaguoti MP išlaidų supaprastinimo skirtuko duomenis (RF-29)</w:t>
        </w:r>
        <w:r>
          <w:rPr>
            <w:webHidden/>
          </w:rPr>
          <w:tab/>
        </w:r>
        <w:r>
          <w:rPr>
            <w:webHidden/>
          </w:rPr>
          <w:fldChar w:fldCharType="begin"/>
        </w:r>
        <w:r>
          <w:rPr>
            <w:webHidden/>
          </w:rPr>
          <w:instrText xml:space="preserve"> PAGEREF _Toc172620024 \h </w:instrText>
        </w:r>
        <w:r>
          <w:rPr>
            <w:webHidden/>
          </w:rPr>
        </w:r>
        <w:r>
          <w:rPr>
            <w:webHidden/>
          </w:rPr>
          <w:fldChar w:fldCharType="separate"/>
        </w:r>
        <w:r>
          <w:rPr>
            <w:webHidden/>
          </w:rPr>
          <w:t>32</w:t>
        </w:r>
        <w:r>
          <w:rPr>
            <w:webHidden/>
          </w:rPr>
          <w:fldChar w:fldCharType="end"/>
        </w:r>
      </w:hyperlink>
    </w:p>
    <w:p w14:paraId="6DFFB77D" w14:textId="3C164DDD"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5" w:history="1">
        <w:r w:rsidRPr="000A17A6">
          <w:rPr>
            <w:rStyle w:val="Hyperlink"/>
            <w14:scene3d>
              <w14:camera w14:prst="orthographicFront"/>
              <w14:lightRig w14:rig="threePt" w14:dir="t">
                <w14:rot w14:lat="0" w14:lon="0" w14:rev="0"/>
              </w14:lightRig>
            </w14:scene3d>
          </w:rPr>
          <w:t>6.9.</w:t>
        </w:r>
        <w:r w:rsidRPr="000A17A6">
          <w:rPr>
            <w:rStyle w:val="Hyperlink"/>
          </w:rPr>
          <w:t xml:space="preserve"> Suvesti informacijos apie ES teisyną duomenis (RF-31)</w:t>
        </w:r>
        <w:r>
          <w:rPr>
            <w:webHidden/>
          </w:rPr>
          <w:tab/>
        </w:r>
        <w:r>
          <w:rPr>
            <w:webHidden/>
          </w:rPr>
          <w:fldChar w:fldCharType="begin"/>
        </w:r>
        <w:r>
          <w:rPr>
            <w:webHidden/>
          </w:rPr>
          <w:instrText xml:space="preserve"> PAGEREF _Toc172620025 \h </w:instrText>
        </w:r>
        <w:r>
          <w:rPr>
            <w:webHidden/>
          </w:rPr>
        </w:r>
        <w:r>
          <w:rPr>
            <w:webHidden/>
          </w:rPr>
          <w:fldChar w:fldCharType="separate"/>
        </w:r>
        <w:r>
          <w:rPr>
            <w:webHidden/>
          </w:rPr>
          <w:t>33</w:t>
        </w:r>
        <w:r>
          <w:rPr>
            <w:webHidden/>
          </w:rPr>
          <w:fldChar w:fldCharType="end"/>
        </w:r>
      </w:hyperlink>
    </w:p>
    <w:p w14:paraId="062F2323" w14:textId="187C0739"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6" w:history="1">
        <w:r w:rsidRPr="000A17A6">
          <w:rPr>
            <w:rStyle w:val="Hyperlink"/>
            <w14:scene3d>
              <w14:camera w14:prst="orthographicFront"/>
              <w14:lightRig w14:rig="threePt" w14:dir="t">
                <w14:rot w14:lat="0" w14:lon="0" w14:rev="0"/>
              </w14:lightRig>
            </w14:scene3d>
          </w:rPr>
          <w:t>6.10.</w:t>
        </w:r>
        <w:r w:rsidRPr="000A17A6">
          <w:rPr>
            <w:rStyle w:val="Hyperlink"/>
          </w:rPr>
          <w:t xml:space="preserve"> Suvesti projekto ataskaitos duomenis (RF-32)</w:t>
        </w:r>
        <w:r>
          <w:rPr>
            <w:webHidden/>
          </w:rPr>
          <w:tab/>
        </w:r>
        <w:r>
          <w:rPr>
            <w:webHidden/>
          </w:rPr>
          <w:fldChar w:fldCharType="begin"/>
        </w:r>
        <w:r>
          <w:rPr>
            <w:webHidden/>
          </w:rPr>
          <w:instrText xml:space="preserve"> PAGEREF _Toc172620026 \h </w:instrText>
        </w:r>
        <w:r>
          <w:rPr>
            <w:webHidden/>
          </w:rPr>
        </w:r>
        <w:r>
          <w:rPr>
            <w:webHidden/>
          </w:rPr>
          <w:fldChar w:fldCharType="separate"/>
        </w:r>
        <w:r>
          <w:rPr>
            <w:webHidden/>
          </w:rPr>
          <w:t>33</w:t>
        </w:r>
        <w:r>
          <w:rPr>
            <w:webHidden/>
          </w:rPr>
          <w:fldChar w:fldCharType="end"/>
        </w:r>
      </w:hyperlink>
    </w:p>
    <w:p w14:paraId="59639868" w14:textId="0797E1EB"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7" w:history="1">
        <w:r w:rsidRPr="000A17A6">
          <w:rPr>
            <w:rStyle w:val="Hyperlink"/>
            <w14:scene3d>
              <w14:camera w14:prst="orthographicFront"/>
              <w14:lightRig w14:rig="threePt" w14:dir="t">
                <w14:rot w14:lat="0" w14:lon="0" w14:rev="0"/>
              </w14:lightRig>
            </w14:scene3d>
          </w:rPr>
          <w:t>6.11.</w:t>
        </w:r>
        <w:r w:rsidRPr="000A17A6">
          <w:rPr>
            <w:rStyle w:val="Hyperlink"/>
          </w:rPr>
          <w:t xml:space="preserve"> Filtruoti išlaidų detalizacijos įrašus pagal projekto biudžeto eilutes (RF-33)</w:t>
        </w:r>
        <w:r>
          <w:rPr>
            <w:webHidden/>
          </w:rPr>
          <w:tab/>
        </w:r>
        <w:r>
          <w:rPr>
            <w:webHidden/>
          </w:rPr>
          <w:fldChar w:fldCharType="begin"/>
        </w:r>
        <w:r>
          <w:rPr>
            <w:webHidden/>
          </w:rPr>
          <w:instrText xml:space="preserve"> PAGEREF _Toc172620027 \h </w:instrText>
        </w:r>
        <w:r>
          <w:rPr>
            <w:webHidden/>
          </w:rPr>
        </w:r>
        <w:r>
          <w:rPr>
            <w:webHidden/>
          </w:rPr>
          <w:fldChar w:fldCharType="separate"/>
        </w:r>
        <w:r>
          <w:rPr>
            <w:webHidden/>
          </w:rPr>
          <w:t>34</w:t>
        </w:r>
        <w:r>
          <w:rPr>
            <w:webHidden/>
          </w:rPr>
          <w:fldChar w:fldCharType="end"/>
        </w:r>
      </w:hyperlink>
    </w:p>
    <w:p w14:paraId="5CDAAB71" w14:textId="4C7572D4"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8" w:history="1">
        <w:r w:rsidRPr="000A17A6">
          <w:rPr>
            <w:rStyle w:val="Hyperlink"/>
            <w14:scene3d>
              <w14:camera w14:prst="orthographicFront"/>
              <w14:lightRig w14:rig="threePt" w14:dir="t">
                <w14:rot w14:lat="0" w14:lon="0" w14:rev="0"/>
              </w14:lightRig>
            </w14:scene3d>
          </w:rPr>
          <w:t>6.12.</w:t>
        </w:r>
        <w:r w:rsidRPr="000A17A6">
          <w:rPr>
            <w:rStyle w:val="Hyperlink"/>
          </w:rPr>
          <w:t xml:space="preserve"> Inicijuoti klaidų tikrinimą (RF-34)</w:t>
        </w:r>
        <w:r>
          <w:rPr>
            <w:webHidden/>
          </w:rPr>
          <w:tab/>
        </w:r>
        <w:r>
          <w:rPr>
            <w:webHidden/>
          </w:rPr>
          <w:fldChar w:fldCharType="begin"/>
        </w:r>
        <w:r>
          <w:rPr>
            <w:webHidden/>
          </w:rPr>
          <w:instrText xml:space="preserve"> PAGEREF _Toc172620028 \h </w:instrText>
        </w:r>
        <w:r>
          <w:rPr>
            <w:webHidden/>
          </w:rPr>
        </w:r>
        <w:r>
          <w:rPr>
            <w:webHidden/>
          </w:rPr>
          <w:fldChar w:fldCharType="separate"/>
        </w:r>
        <w:r>
          <w:rPr>
            <w:webHidden/>
          </w:rPr>
          <w:t>35</w:t>
        </w:r>
        <w:r>
          <w:rPr>
            <w:webHidden/>
          </w:rPr>
          <w:fldChar w:fldCharType="end"/>
        </w:r>
      </w:hyperlink>
    </w:p>
    <w:p w14:paraId="4BEFE9D6" w14:textId="0EF360AD"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29" w:history="1">
        <w:r w:rsidRPr="000A17A6">
          <w:rPr>
            <w:rStyle w:val="Hyperlink"/>
            <w14:scene3d>
              <w14:camera w14:prst="orthographicFront"/>
              <w14:lightRig w14:rig="threePt" w14:dir="t">
                <w14:rot w14:lat="0" w14:lon="0" w14:rev="0"/>
              </w14:lightRig>
            </w14:scene3d>
          </w:rPr>
          <w:t>6.13.</w:t>
        </w:r>
        <w:r w:rsidRPr="000A17A6">
          <w:rPr>
            <w:rStyle w:val="Hyperlink"/>
          </w:rPr>
          <w:t xml:space="preserve"> Formuoti MP formos ataskaitą (RF-36)</w:t>
        </w:r>
        <w:r>
          <w:rPr>
            <w:webHidden/>
          </w:rPr>
          <w:tab/>
        </w:r>
        <w:r>
          <w:rPr>
            <w:webHidden/>
          </w:rPr>
          <w:fldChar w:fldCharType="begin"/>
        </w:r>
        <w:r>
          <w:rPr>
            <w:webHidden/>
          </w:rPr>
          <w:instrText xml:space="preserve"> PAGEREF _Toc172620029 \h </w:instrText>
        </w:r>
        <w:r>
          <w:rPr>
            <w:webHidden/>
          </w:rPr>
        </w:r>
        <w:r>
          <w:rPr>
            <w:webHidden/>
          </w:rPr>
          <w:fldChar w:fldCharType="separate"/>
        </w:r>
        <w:r>
          <w:rPr>
            <w:webHidden/>
          </w:rPr>
          <w:t>35</w:t>
        </w:r>
        <w:r>
          <w:rPr>
            <w:webHidden/>
          </w:rPr>
          <w:fldChar w:fldCharType="end"/>
        </w:r>
      </w:hyperlink>
    </w:p>
    <w:p w14:paraId="4DEAA423" w14:textId="5504A435"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0" w:history="1">
        <w:r w:rsidRPr="000A17A6">
          <w:rPr>
            <w:rStyle w:val="Hyperlink"/>
            <w14:scene3d>
              <w14:camera w14:prst="orthographicFront"/>
              <w14:lightRig w14:rig="threePt" w14:dir="t">
                <w14:rot w14:lat="0" w14:lon="0" w14:rev="0"/>
              </w14:lightRig>
            </w14:scene3d>
          </w:rPr>
          <w:t>6.14.</w:t>
        </w:r>
        <w:r w:rsidRPr="000A17A6">
          <w:rPr>
            <w:rStyle w:val="Hyperlink"/>
          </w:rPr>
          <w:t xml:space="preserve"> Bandyti pateikti MP ne pagal eiliškumą. Apribojimas. (RF-37)</w:t>
        </w:r>
        <w:r>
          <w:rPr>
            <w:webHidden/>
          </w:rPr>
          <w:tab/>
        </w:r>
        <w:r>
          <w:rPr>
            <w:webHidden/>
          </w:rPr>
          <w:fldChar w:fldCharType="begin"/>
        </w:r>
        <w:r>
          <w:rPr>
            <w:webHidden/>
          </w:rPr>
          <w:instrText xml:space="preserve"> PAGEREF _Toc172620030 \h </w:instrText>
        </w:r>
        <w:r>
          <w:rPr>
            <w:webHidden/>
          </w:rPr>
        </w:r>
        <w:r>
          <w:rPr>
            <w:webHidden/>
          </w:rPr>
          <w:fldChar w:fldCharType="separate"/>
        </w:r>
        <w:r>
          <w:rPr>
            <w:webHidden/>
          </w:rPr>
          <w:t>35</w:t>
        </w:r>
        <w:r>
          <w:rPr>
            <w:webHidden/>
          </w:rPr>
          <w:fldChar w:fldCharType="end"/>
        </w:r>
      </w:hyperlink>
    </w:p>
    <w:p w14:paraId="3DA7B40C" w14:textId="1652AD89"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1" w:history="1">
        <w:r w:rsidRPr="000A17A6">
          <w:rPr>
            <w:rStyle w:val="Hyperlink"/>
            <w14:scene3d>
              <w14:camera w14:prst="orthographicFront"/>
              <w14:lightRig w14:rig="threePt" w14:dir="t">
                <w14:rot w14:lat="0" w14:lon="0" w14:rev="0"/>
              </w14:lightRig>
            </w14:scene3d>
          </w:rPr>
          <w:t>6.15.</w:t>
        </w:r>
        <w:r w:rsidRPr="000A17A6">
          <w:rPr>
            <w:rStyle w:val="Hyperlink"/>
          </w:rPr>
          <w:t xml:space="preserve"> Formuoti išvados ataskaitą (RF-38)</w:t>
        </w:r>
        <w:r>
          <w:rPr>
            <w:webHidden/>
          </w:rPr>
          <w:tab/>
        </w:r>
        <w:r>
          <w:rPr>
            <w:webHidden/>
          </w:rPr>
          <w:fldChar w:fldCharType="begin"/>
        </w:r>
        <w:r>
          <w:rPr>
            <w:webHidden/>
          </w:rPr>
          <w:instrText xml:space="preserve"> PAGEREF _Toc172620031 \h </w:instrText>
        </w:r>
        <w:r>
          <w:rPr>
            <w:webHidden/>
          </w:rPr>
        </w:r>
        <w:r>
          <w:rPr>
            <w:webHidden/>
          </w:rPr>
          <w:fldChar w:fldCharType="separate"/>
        </w:r>
        <w:r>
          <w:rPr>
            <w:webHidden/>
          </w:rPr>
          <w:t>36</w:t>
        </w:r>
        <w:r>
          <w:rPr>
            <w:webHidden/>
          </w:rPr>
          <w:fldChar w:fldCharType="end"/>
        </w:r>
      </w:hyperlink>
    </w:p>
    <w:p w14:paraId="65B30853" w14:textId="5F539270"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2" w:history="1">
        <w:r w:rsidRPr="000A17A6">
          <w:rPr>
            <w:rStyle w:val="Hyperlink"/>
            <w14:scene3d>
              <w14:camera w14:prst="orthographicFront"/>
              <w14:lightRig w14:rig="threePt" w14:dir="t">
                <w14:rot w14:lat="0" w14:lon="0" w14:rev="0"/>
              </w14:lightRig>
            </w14:scene3d>
          </w:rPr>
          <w:t>6.16.</w:t>
        </w:r>
        <w:r w:rsidRPr="000A17A6">
          <w:rPr>
            <w:rStyle w:val="Hyperlink"/>
          </w:rPr>
          <w:t xml:space="preserve"> Prisegti rankiniu būdu koreguotą išvados dokumentą ir jį pateikti pasirašyti (RF-38)</w:t>
        </w:r>
        <w:r>
          <w:rPr>
            <w:webHidden/>
          </w:rPr>
          <w:tab/>
        </w:r>
        <w:r>
          <w:rPr>
            <w:webHidden/>
          </w:rPr>
          <w:fldChar w:fldCharType="begin"/>
        </w:r>
        <w:r>
          <w:rPr>
            <w:webHidden/>
          </w:rPr>
          <w:instrText xml:space="preserve"> PAGEREF _Toc172620032 \h </w:instrText>
        </w:r>
        <w:r>
          <w:rPr>
            <w:webHidden/>
          </w:rPr>
        </w:r>
        <w:r>
          <w:rPr>
            <w:webHidden/>
          </w:rPr>
          <w:fldChar w:fldCharType="separate"/>
        </w:r>
        <w:r>
          <w:rPr>
            <w:webHidden/>
          </w:rPr>
          <w:t>36</w:t>
        </w:r>
        <w:r>
          <w:rPr>
            <w:webHidden/>
          </w:rPr>
          <w:fldChar w:fldCharType="end"/>
        </w:r>
      </w:hyperlink>
    </w:p>
    <w:p w14:paraId="20533B6F" w14:textId="573E89BD"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3" w:history="1">
        <w:r w:rsidRPr="000A17A6">
          <w:rPr>
            <w:rStyle w:val="Hyperlink"/>
            <w14:scene3d>
              <w14:camera w14:prst="orthographicFront"/>
              <w14:lightRig w14:rig="threePt" w14:dir="t">
                <w14:rot w14:lat="0" w14:lon="0" w14:rev="0"/>
              </w14:lightRig>
            </w14:scene3d>
          </w:rPr>
          <w:t>6.17.</w:t>
        </w:r>
        <w:r w:rsidRPr="000A17A6">
          <w:rPr>
            <w:rStyle w:val="Hyperlink"/>
          </w:rPr>
          <w:t xml:space="preserve"> Pateikit pasirašyti MP išvadą (RF-39)</w:t>
        </w:r>
        <w:r>
          <w:rPr>
            <w:webHidden/>
          </w:rPr>
          <w:tab/>
        </w:r>
        <w:r>
          <w:rPr>
            <w:webHidden/>
          </w:rPr>
          <w:fldChar w:fldCharType="begin"/>
        </w:r>
        <w:r>
          <w:rPr>
            <w:webHidden/>
          </w:rPr>
          <w:instrText xml:space="preserve"> PAGEREF _Toc172620033 \h </w:instrText>
        </w:r>
        <w:r>
          <w:rPr>
            <w:webHidden/>
          </w:rPr>
        </w:r>
        <w:r>
          <w:rPr>
            <w:webHidden/>
          </w:rPr>
          <w:fldChar w:fldCharType="separate"/>
        </w:r>
        <w:r>
          <w:rPr>
            <w:webHidden/>
          </w:rPr>
          <w:t>36</w:t>
        </w:r>
        <w:r>
          <w:rPr>
            <w:webHidden/>
          </w:rPr>
          <w:fldChar w:fldCharType="end"/>
        </w:r>
      </w:hyperlink>
    </w:p>
    <w:p w14:paraId="341BDEA7" w14:textId="212A48A0"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4" w:history="1">
        <w:r w:rsidRPr="000A17A6">
          <w:rPr>
            <w:rStyle w:val="Hyperlink"/>
            <w14:scene3d>
              <w14:camera w14:prst="orthographicFront"/>
              <w14:lightRig w14:rig="threePt" w14:dir="t">
                <w14:rot w14:lat="0" w14:lon="0" w14:rev="0"/>
              </w14:lightRig>
            </w14:scene3d>
          </w:rPr>
          <w:t>6.18.</w:t>
        </w:r>
        <w:r w:rsidRPr="000A17A6">
          <w:rPr>
            <w:rStyle w:val="Hyperlink"/>
          </w:rPr>
          <w:t xml:space="preserve"> Registruoti apmokėjimą tiekėjui (RF-40)</w:t>
        </w:r>
        <w:r>
          <w:rPr>
            <w:webHidden/>
          </w:rPr>
          <w:tab/>
        </w:r>
        <w:r>
          <w:rPr>
            <w:webHidden/>
          </w:rPr>
          <w:fldChar w:fldCharType="begin"/>
        </w:r>
        <w:r>
          <w:rPr>
            <w:webHidden/>
          </w:rPr>
          <w:instrText xml:space="preserve"> PAGEREF _Toc172620034 \h </w:instrText>
        </w:r>
        <w:r>
          <w:rPr>
            <w:webHidden/>
          </w:rPr>
        </w:r>
        <w:r>
          <w:rPr>
            <w:webHidden/>
          </w:rPr>
          <w:fldChar w:fldCharType="separate"/>
        </w:r>
        <w:r>
          <w:rPr>
            <w:webHidden/>
          </w:rPr>
          <w:t>36</w:t>
        </w:r>
        <w:r>
          <w:rPr>
            <w:webHidden/>
          </w:rPr>
          <w:fldChar w:fldCharType="end"/>
        </w:r>
      </w:hyperlink>
    </w:p>
    <w:p w14:paraId="2C397187" w14:textId="743E20E5"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35" w:history="1">
        <w:r w:rsidRPr="000A17A6">
          <w:rPr>
            <w:rStyle w:val="Hyperlink"/>
          </w:rPr>
          <w:t>7. Pažeidimai</w:t>
        </w:r>
        <w:r>
          <w:rPr>
            <w:webHidden/>
          </w:rPr>
          <w:tab/>
        </w:r>
        <w:r>
          <w:rPr>
            <w:webHidden/>
          </w:rPr>
          <w:fldChar w:fldCharType="begin"/>
        </w:r>
        <w:r>
          <w:rPr>
            <w:webHidden/>
          </w:rPr>
          <w:instrText xml:space="preserve"> PAGEREF _Toc172620035 \h </w:instrText>
        </w:r>
        <w:r>
          <w:rPr>
            <w:webHidden/>
          </w:rPr>
        </w:r>
        <w:r>
          <w:rPr>
            <w:webHidden/>
          </w:rPr>
          <w:fldChar w:fldCharType="separate"/>
        </w:r>
        <w:r>
          <w:rPr>
            <w:webHidden/>
          </w:rPr>
          <w:t>37</w:t>
        </w:r>
        <w:r>
          <w:rPr>
            <w:webHidden/>
          </w:rPr>
          <w:fldChar w:fldCharType="end"/>
        </w:r>
      </w:hyperlink>
    </w:p>
    <w:p w14:paraId="32C51F1C" w14:textId="65170556"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6" w:history="1">
        <w:r w:rsidRPr="000A17A6">
          <w:rPr>
            <w:rStyle w:val="Hyperlink"/>
            <w14:scene3d>
              <w14:camera w14:prst="orthographicFront"/>
              <w14:lightRig w14:rig="threePt" w14:dir="t">
                <w14:rot w14:lat="0" w14:lon="0" w14:rev="0"/>
              </w14:lightRig>
            </w14:scene3d>
          </w:rPr>
          <w:t>7.1.</w:t>
        </w:r>
        <w:r w:rsidRPr="000A17A6">
          <w:rPr>
            <w:rStyle w:val="Hyperlink"/>
          </w:rPr>
          <w:t xml:space="preserve"> Patikrinti sumų išskaidymą pagal finansavimo šaltinius pažeidimo tyrimo finansavime (RF-46)</w:t>
        </w:r>
        <w:r>
          <w:rPr>
            <w:webHidden/>
          </w:rPr>
          <w:tab/>
        </w:r>
        <w:r>
          <w:rPr>
            <w:webHidden/>
          </w:rPr>
          <w:fldChar w:fldCharType="begin"/>
        </w:r>
        <w:r>
          <w:rPr>
            <w:webHidden/>
          </w:rPr>
          <w:instrText xml:space="preserve"> PAGEREF _Toc172620036 \h </w:instrText>
        </w:r>
        <w:r>
          <w:rPr>
            <w:webHidden/>
          </w:rPr>
        </w:r>
        <w:r>
          <w:rPr>
            <w:webHidden/>
          </w:rPr>
          <w:fldChar w:fldCharType="separate"/>
        </w:r>
        <w:r>
          <w:rPr>
            <w:webHidden/>
          </w:rPr>
          <w:t>37</w:t>
        </w:r>
        <w:r>
          <w:rPr>
            <w:webHidden/>
          </w:rPr>
          <w:fldChar w:fldCharType="end"/>
        </w:r>
      </w:hyperlink>
    </w:p>
    <w:p w14:paraId="4F47518F" w14:textId="13B7E477"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37" w:history="1">
        <w:r w:rsidRPr="000A17A6">
          <w:rPr>
            <w:rStyle w:val="Hyperlink"/>
          </w:rPr>
          <w:t>8. Auditas</w:t>
        </w:r>
        <w:r>
          <w:rPr>
            <w:webHidden/>
          </w:rPr>
          <w:tab/>
        </w:r>
        <w:r>
          <w:rPr>
            <w:webHidden/>
          </w:rPr>
          <w:fldChar w:fldCharType="begin"/>
        </w:r>
        <w:r>
          <w:rPr>
            <w:webHidden/>
          </w:rPr>
          <w:instrText xml:space="preserve"> PAGEREF _Toc172620037 \h </w:instrText>
        </w:r>
        <w:r>
          <w:rPr>
            <w:webHidden/>
          </w:rPr>
        </w:r>
        <w:r>
          <w:rPr>
            <w:webHidden/>
          </w:rPr>
          <w:fldChar w:fldCharType="separate"/>
        </w:r>
        <w:r>
          <w:rPr>
            <w:webHidden/>
          </w:rPr>
          <w:t>38</w:t>
        </w:r>
        <w:r>
          <w:rPr>
            <w:webHidden/>
          </w:rPr>
          <w:fldChar w:fldCharType="end"/>
        </w:r>
      </w:hyperlink>
    </w:p>
    <w:p w14:paraId="7E10B35C" w14:textId="59547B6B"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8" w:history="1">
        <w:r w:rsidRPr="000A17A6">
          <w:rPr>
            <w:rStyle w:val="Hyperlink"/>
            <w14:scene3d>
              <w14:camera w14:prst="orthographicFront"/>
              <w14:lightRig w14:rig="threePt" w14:dir="t">
                <w14:rot w14:lat="0" w14:lon="0" w14:rev="0"/>
              </w14:lightRig>
            </w14:scene3d>
          </w:rPr>
          <w:t>8.1.</w:t>
        </w:r>
        <w:r w:rsidRPr="000A17A6">
          <w:rPr>
            <w:rStyle w:val="Hyperlink"/>
          </w:rPr>
          <w:t xml:space="preserve"> Patikrinti sumų išskaidymą pagal finansavimo šaltinius audituojamo projekto duomenyse (RF-47)</w:t>
        </w:r>
        <w:r>
          <w:rPr>
            <w:webHidden/>
          </w:rPr>
          <w:tab/>
        </w:r>
        <w:r>
          <w:rPr>
            <w:webHidden/>
          </w:rPr>
          <w:fldChar w:fldCharType="begin"/>
        </w:r>
        <w:r>
          <w:rPr>
            <w:webHidden/>
          </w:rPr>
          <w:instrText xml:space="preserve"> PAGEREF _Toc172620038 \h </w:instrText>
        </w:r>
        <w:r>
          <w:rPr>
            <w:webHidden/>
          </w:rPr>
        </w:r>
        <w:r>
          <w:rPr>
            <w:webHidden/>
          </w:rPr>
          <w:fldChar w:fldCharType="separate"/>
        </w:r>
        <w:r>
          <w:rPr>
            <w:webHidden/>
          </w:rPr>
          <w:t>38</w:t>
        </w:r>
        <w:r>
          <w:rPr>
            <w:webHidden/>
          </w:rPr>
          <w:fldChar w:fldCharType="end"/>
        </w:r>
      </w:hyperlink>
    </w:p>
    <w:p w14:paraId="61BDDD83" w14:textId="485236D6"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39" w:history="1">
        <w:r w:rsidRPr="000A17A6">
          <w:rPr>
            <w:rStyle w:val="Hyperlink"/>
            <w14:scene3d>
              <w14:camera w14:prst="orthographicFront"/>
              <w14:lightRig w14:rig="threePt" w14:dir="t">
                <w14:rot w14:lat="0" w14:lon="0" w14:rev="0"/>
              </w14:lightRig>
            </w14:scene3d>
          </w:rPr>
          <w:t>8.2.</w:t>
        </w:r>
        <w:r w:rsidRPr="000A17A6">
          <w:rPr>
            <w:rStyle w:val="Hyperlink"/>
          </w:rPr>
          <w:t xml:space="preserve"> Formuoti audito ataskaitą (RF-49)</w:t>
        </w:r>
        <w:r>
          <w:rPr>
            <w:webHidden/>
          </w:rPr>
          <w:tab/>
        </w:r>
        <w:r>
          <w:rPr>
            <w:webHidden/>
          </w:rPr>
          <w:fldChar w:fldCharType="begin"/>
        </w:r>
        <w:r>
          <w:rPr>
            <w:webHidden/>
          </w:rPr>
          <w:instrText xml:space="preserve"> PAGEREF _Toc172620039 \h </w:instrText>
        </w:r>
        <w:r>
          <w:rPr>
            <w:webHidden/>
          </w:rPr>
        </w:r>
        <w:r>
          <w:rPr>
            <w:webHidden/>
          </w:rPr>
          <w:fldChar w:fldCharType="separate"/>
        </w:r>
        <w:r>
          <w:rPr>
            <w:webHidden/>
          </w:rPr>
          <w:t>38</w:t>
        </w:r>
        <w:r>
          <w:rPr>
            <w:webHidden/>
          </w:rPr>
          <w:fldChar w:fldCharType="end"/>
        </w:r>
      </w:hyperlink>
    </w:p>
    <w:p w14:paraId="4BE7C5A1" w14:textId="6DDCEB20"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40" w:history="1">
        <w:r w:rsidRPr="000A17A6">
          <w:rPr>
            <w:rStyle w:val="Hyperlink"/>
          </w:rPr>
          <w:t>9. Ex-Post patikros</w:t>
        </w:r>
        <w:r>
          <w:rPr>
            <w:webHidden/>
          </w:rPr>
          <w:tab/>
        </w:r>
        <w:r>
          <w:rPr>
            <w:webHidden/>
          </w:rPr>
          <w:fldChar w:fldCharType="begin"/>
        </w:r>
        <w:r>
          <w:rPr>
            <w:webHidden/>
          </w:rPr>
          <w:instrText xml:space="preserve"> PAGEREF _Toc172620040 \h </w:instrText>
        </w:r>
        <w:r>
          <w:rPr>
            <w:webHidden/>
          </w:rPr>
        </w:r>
        <w:r>
          <w:rPr>
            <w:webHidden/>
          </w:rPr>
          <w:fldChar w:fldCharType="separate"/>
        </w:r>
        <w:r>
          <w:rPr>
            <w:webHidden/>
          </w:rPr>
          <w:t>40</w:t>
        </w:r>
        <w:r>
          <w:rPr>
            <w:webHidden/>
          </w:rPr>
          <w:fldChar w:fldCharType="end"/>
        </w:r>
      </w:hyperlink>
    </w:p>
    <w:p w14:paraId="15957F91" w14:textId="7320287A"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1" w:history="1">
        <w:r w:rsidRPr="000A17A6">
          <w:rPr>
            <w:rStyle w:val="Hyperlink"/>
            <w14:scene3d>
              <w14:camera w14:prst="orthographicFront"/>
              <w14:lightRig w14:rig="threePt" w14:dir="t">
                <w14:rot w14:lat="0" w14:lon="0" w14:rev="0"/>
              </w14:lightRig>
            </w14:scene3d>
          </w:rPr>
          <w:t>9.1.</w:t>
        </w:r>
        <w:r w:rsidRPr="000A17A6">
          <w:rPr>
            <w:rStyle w:val="Hyperlink"/>
          </w:rPr>
          <w:t xml:space="preserve"> Patikrinti Ex-Post ataskaitų automatinį generavimą (RF-54)</w:t>
        </w:r>
        <w:r>
          <w:rPr>
            <w:webHidden/>
          </w:rPr>
          <w:tab/>
        </w:r>
        <w:r>
          <w:rPr>
            <w:webHidden/>
          </w:rPr>
          <w:fldChar w:fldCharType="begin"/>
        </w:r>
        <w:r>
          <w:rPr>
            <w:webHidden/>
          </w:rPr>
          <w:instrText xml:space="preserve"> PAGEREF _Toc172620041 \h </w:instrText>
        </w:r>
        <w:r>
          <w:rPr>
            <w:webHidden/>
          </w:rPr>
        </w:r>
        <w:r>
          <w:rPr>
            <w:webHidden/>
          </w:rPr>
          <w:fldChar w:fldCharType="separate"/>
        </w:r>
        <w:r>
          <w:rPr>
            <w:webHidden/>
          </w:rPr>
          <w:t>40</w:t>
        </w:r>
        <w:r>
          <w:rPr>
            <w:webHidden/>
          </w:rPr>
          <w:fldChar w:fldCharType="end"/>
        </w:r>
      </w:hyperlink>
    </w:p>
    <w:p w14:paraId="234B9B7E" w14:textId="37C82B51"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2" w:history="1">
        <w:r w:rsidRPr="000A17A6">
          <w:rPr>
            <w:rStyle w:val="Hyperlink"/>
            <w14:scene3d>
              <w14:camera w14:prst="orthographicFront"/>
              <w14:lightRig w14:rig="threePt" w14:dir="t">
                <w14:rot w14:lat="0" w14:lon="0" w14:rev="0"/>
              </w14:lightRig>
            </w14:scene3d>
          </w:rPr>
          <w:t>9.2.</w:t>
        </w:r>
        <w:r w:rsidRPr="000A17A6">
          <w:rPr>
            <w:rStyle w:val="Hyperlink"/>
          </w:rPr>
          <w:t xml:space="preserve"> Suvesti Ex-Post ataskaitos duomenis (RF-53)</w:t>
        </w:r>
        <w:r>
          <w:rPr>
            <w:webHidden/>
          </w:rPr>
          <w:tab/>
        </w:r>
        <w:r>
          <w:rPr>
            <w:webHidden/>
          </w:rPr>
          <w:fldChar w:fldCharType="begin"/>
        </w:r>
        <w:r>
          <w:rPr>
            <w:webHidden/>
          </w:rPr>
          <w:instrText xml:space="preserve"> PAGEREF _Toc172620042 \h </w:instrText>
        </w:r>
        <w:r>
          <w:rPr>
            <w:webHidden/>
          </w:rPr>
        </w:r>
        <w:r>
          <w:rPr>
            <w:webHidden/>
          </w:rPr>
          <w:fldChar w:fldCharType="separate"/>
        </w:r>
        <w:r>
          <w:rPr>
            <w:webHidden/>
          </w:rPr>
          <w:t>40</w:t>
        </w:r>
        <w:r>
          <w:rPr>
            <w:webHidden/>
          </w:rPr>
          <w:fldChar w:fldCharType="end"/>
        </w:r>
      </w:hyperlink>
    </w:p>
    <w:p w14:paraId="269904FF" w14:textId="211F2A1D"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3" w:history="1">
        <w:r w:rsidRPr="000A17A6">
          <w:rPr>
            <w:rStyle w:val="Hyperlink"/>
            <w14:scene3d>
              <w14:camera w14:prst="orthographicFront"/>
              <w14:lightRig w14:rig="threePt" w14:dir="t">
                <w14:rot w14:lat="0" w14:lon="0" w14:rev="0"/>
              </w14:lightRig>
            </w14:scene3d>
          </w:rPr>
          <w:t>9.3.</w:t>
        </w:r>
        <w:r w:rsidRPr="000A17A6">
          <w:rPr>
            <w:rStyle w:val="Hyperlink"/>
          </w:rPr>
          <w:t xml:space="preserve"> Pateikti Ex-Post ataskaitą (RF-53)</w:t>
        </w:r>
        <w:r>
          <w:rPr>
            <w:webHidden/>
          </w:rPr>
          <w:tab/>
        </w:r>
        <w:r>
          <w:rPr>
            <w:webHidden/>
          </w:rPr>
          <w:fldChar w:fldCharType="begin"/>
        </w:r>
        <w:r>
          <w:rPr>
            <w:webHidden/>
          </w:rPr>
          <w:instrText xml:space="preserve"> PAGEREF _Toc172620043 \h </w:instrText>
        </w:r>
        <w:r>
          <w:rPr>
            <w:webHidden/>
          </w:rPr>
        </w:r>
        <w:r>
          <w:rPr>
            <w:webHidden/>
          </w:rPr>
          <w:fldChar w:fldCharType="separate"/>
        </w:r>
        <w:r>
          <w:rPr>
            <w:webHidden/>
          </w:rPr>
          <w:t>41</w:t>
        </w:r>
        <w:r>
          <w:rPr>
            <w:webHidden/>
          </w:rPr>
          <w:fldChar w:fldCharType="end"/>
        </w:r>
      </w:hyperlink>
    </w:p>
    <w:p w14:paraId="57616468" w14:textId="615E7E67"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4" w:history="1">
        <w:r w:rsidRPr="000A17A6">
          <w:rPr>
            <w:rStyle w:val="Hyperlink"/>
            <w14:scene3d>
              <w14:camera w14:prst="orthographicFront"/>
              <w14:lightRig w14:rig="threePt" w14:dir="t">
                <w14:rot w14:lat="0" w14:lon="0" w14:rev="0"/>
              </w14:lightRig>
            </w14:scene3d>
          </w:rPr>
          <w:t>9.4.</w:t>
        </w:r>
        <w:r w:rsidRPr="000A17A6">
          <w:rPr>
            <w:rStyle w:val="Hyperlink"/>
          </w:rPr>
          <w:t xml:space="preserve"> Suformuoti Ex-Post ataskaitos formą (RF-53)</w:t>
        </w:r>
        <w:r>
          <w:rPr>
            <w:webHidden/>
          </w:rPr>
          <w:tab/>
        </w:r>
        <w:r>
          <w:rPr>
            <w:webHidden/>
          </w:rPr>
          <w:fldChar w:fldCharType="begin"/>
        </w:r>
        <w:r>
          <w:rPr>
            <w:webHidden/>
          </w:rPr>
          <w:instrText xml:space="preserve"> PAGEREF _Toc172620044 \h </w:instrText>
        </w:r>
        <w:r>
          <w:rPr>
            <w:webHidden/>
          </w:rPr>
        </w:r>
        <w:r>
          <w:rPr>
            <w:webHidden/>
          </w:rPr>
          <w:fldChar w:fldCharType="separate"/>
        </w:r>
        <w:r>
          <w:rPr>
            <w:webHidden/>
          </w:rPr>
          <w:t>41</w:t>
        </w:r>
        <w:r>
          <w:rPr>
            <w:webHidden/>
          </w:rPr>
          <w:fldChar w:fldCharType="end"/>
        </w:r>
      </w:hyperlink>
    </w:p>
    <w:p w14:paraId="4E55C558" w14:textId="24268783"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45" w:history="1">
        <w:r w:rsidRPr="000A17A6">
          <w:rPr>
            <w:rStyle w:val="Hyperlink"/>
          </w:rPr>
          <w:t>10. Ataskaitos</w:t>
        </w:r>
        <w:r>
          <w:rPr>
            <w:webHidden/>
          </w:rPr>
          <w:tab/>
        </w:r>
        <w:r>
          <w:rPr>
            <w:webHidden/>
          </w:rPr>
          <w:fldChar w:fldCharType="begin"/>
        </w:r>
        <w:r>
          <w:rPr>
            <w:webHidden/>
          </w:rPr>
          <w:instrText xml:space="preserve"> PAGEREF _Toc172620045 \h </w:instrText>
        </w:r>
        <w:r>
          <w:rPr>
            <w:webHidden/>
          </w:rPr>
        </w:r>
        <w:r>
          <w:rPr>
            <w:webHidden/>
          </w:rPr>
          <w:fldChar w:fldCharType="separate"/>
        </w:r>
        <w:r>
          <w:rPr>
            <w:webHidden/>
          </w:rPr>
          <w:t>42</w:t>
        </w:r>
        <w:r>
          <w:rPr>
            <w:webHidden/>
          </w:rPr>
          <w:fldChar w:fldCharType="end"/>
        </w:r>
      </w:hyperlink>
    </w:p>
    <w:p w14:paraId="4B809975" w14:textId="17E11082"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6" w:history="1">
        <w:r w:rsidRPr="000A17A6">
          <w:rPr>
            <w:rStyle w:val="Hyperlink"/>
            <w14:scene3d>
              <w14:camera w14:prst="orthographicFront"/>
              <w14:lightRig w14:rig="threePt" w14:dir="t">
                <w14:rot w14:lat="0" w14:lon="0" w14:rev="0"/>
              </w14:lightRig>
            </w14:scene3d>
          </w:rPr>
          <w:t>10.1.</w:t>
        </w:r>
        <w:r w:rsidRPr="000A17A6">
          <w:rPr>
            <w:rStyle w:val="Hyperlink"/>
          </w:rPr>
          <w:t xml:space="preserve"> Formuoti projektų išlaidų supaprastinimų ataskaitą (RF-48, RF-49)</w:t>
        </w:r>
        <w:r>
          <w:rPr>
            <w:webHidden/>
          </w:rPr>
          <w:tab/>
        </w:r>
        <w:r>
          <w:rPr>
            <w:webHidden/>
          </w:rPr>
          <w:fldChar w:fldCharType="begin"/>
        </w:r>
        <w:r>
          <w:rPr>
            <w:webHidden/>
          </w:rPr>
          <w:instrText xml:space="preserve"> PAGEREF _Toc172620046 \h </w:instrText>
        </w:r>
        <w:r>
          <w:rPr>
            <w:webHidden/>
          </w:rPr>
        </w:r>
        <w:r>
          <w:rPr>
            <w:webHidden/>
          </w:rPr>
          <w:fldChar w:fldCharType="separate"/>
        </w:r>
        <w:r>
          <w:rPr>
            <w:webHidden/>
          </w:rPr>
          <w:t>42</w:t>
        </w:r>
        <w:r>
          <w:rPr>
            <w:webHidden/>
          </w:rPr>
          <w:fldChar w:fldCharType="end"/>
        </w:r>
      </w:hyperlink>
    </w:p>
    <w:p w14:paraId="1F8C0B34" w14:textId="0AE9FD94"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7" w:history="1">
        <w:r w:rsidRPr="000A17A6">
          <w:rPr>
            <w:rStyle w:val="Hyperlink"/>
            <w14:scene3d>
              <w14:camera w14:prst="orthographicFront"/>
              <w14:lightRig w14:rig="threePt" w14:dir="t">
                <w14:rot w14:lat="0" w14:lon="0" w14:rev="0"/>
              </w14:lightRig>
            </w14:scene3d>
          </w:rPr>
          <w:t>10.2.</w:t>
        </w:r>
        <w:r w:rsidRPr="000A17A6">
          <w:rPr>
            <w:rStyle w:val="Hyperlink"/>
          </w:rPr>
          <w:t xml:space="preserve"> Formuoti MP išvadų ataskaitą (RF-49)</w:t>
        </w:r>
        <w:r>
          <w:rPr>
            <w:webHidden/>
          </w:rPr>
          <w:tab/>
        </w:r>
        <w:r>
          <w:rPr>
            <w:webHidden/>
          </w:rPr>
          <w:fldChar w:fldCharType="begin"/>
        </w:r>
        <w:r>
          <w:rPr>
            <w:webHidden/>
          </w:rPr>
          <w:instrText xml:space="preserve"> PAGEREF _Toc172620047 \h </w:instrText>
        </w:r>
        <w:r>
          <w:rPr>
            <w:webHidden/>
          </w:rPr>
        </w:r>
        <w:r>
          <w:rPr>
            <w:webHidden/>
          </w:rPr>
          <w:fldChar w:fldCharType="separate"/>
        </w:r>
        <w:r>
          <w:rPr>
            <w:webHidden/>
          </w:rPr>
          <w:t>42</w:t>
        </w:r>
        <w:r>
          <w:rPr>
            <w:webHidden/>
          </w:rPr>
          <w:fldChar w:fldCharType="end"/>
        </w:r>
      </w:hyperlink>
    </w:p>
    <w:p w14:paraId="5A967A5E" w14:textId="4E977F4D"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8" w:history="1">
        <w:r w:rsidRPr="000A17A6">
          <w:rPr>
            <w:rStyle w:val="Hyperlink"/>
            <w14:scene3d>
              <w14:camera w14:prst="orthographicFront"/>
              <w14:lightRig w14:rig="threePt" w14:dir="t">
                <w14:rot w14:lat="0" w14:lon="0" w14:rev="0"/>
              </w14:lightRig>
            </w14:scene3d>
          </w:rPr>
          <w:t>10.3.</w:t>
        </w:r>
        <w:r w:rsidRPr="000A17A6">
          <w:rPr>
            <w:rStyle w:val="Hyperlink"/>
          </w:rPr>
          <w:t xml:space="preserve"> Formuoti MP išvadų detalią ataskaitą (RF-49)</w:t>
        </w:r>
        <w:r>
          <w:rPr>
            <w:webHidden/>
          </w:rPr>
          <w:tab/>
        </w:r>
        <w:r>
          <w:rPr>
            <w:webHidden/>
          </w:rPr>
          <w:fldChar w:fldCharType="begin"/>
        </w:r>
        <w:r>
          <w:rPr>
            <w:webHidden/>
          </w:rPr>
          <w:instrText xml:space="preserve"> PAGEREF _Toc172620048 \h </w:instrText>
        </w:r>
        <w:r>
          <w:rPr>
            <w:webHidden/>
          </w:rPr>
        </w:r>
        <w:r>
          <w:rPr>
            <w:webHidden/>
          </w:rPr>
          <w:fldChar w:fldCharType="separate"/>
        </w:r>
        <w:r>
          <w:rPr>
            <w:webHidden/>
          </w:rPr>
          <w:t>43</w:t>
        </w:r>
        <w:r>
          <w:rPr>
            <w:webHidden/>
          </w:rPr>
          <w:fldChar w:fldCharType="end"/>
        </w:r>
      </w:hyperlink>
    </w:p>
    <w:p w14:paraId="59E155FE" w14:textId="093989E7"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49" w:history="1">
        <w:r w:rsidRPr="000A17A6">
          <w:rPr>
            <w:rStyle w:val="Hyperlink"/>
            <w14:scene3d>
              <w14:camera w14:prst="orthographicFront"/>
              <w14:lightRig w14:rig="threePt" w14:dir="t">
                <w14:rot w14:lat="0" w14:lon="0" w14:rev="0"/>
              </w14:lightRig>
            </w14:scene3d>
          </w:rPr>
          <w:t>10.4.</w:t>
        </w:r>
        <w:r w:rsidRPr="000A17A6">
          <w:rPr>
            <w:rStyle w:val="Hyperlink"/>
          </w:rPr>
          <w:t xml:space="preserve"> Formuoti MP planuotų ir deklaruotų sumų ataskaitą (RF-49)</w:t>
        </w:r>
        <w:r>
          <w:rPr>
            <w:webHidden/>
          </w:rPr>
          <w:tab/>
        </w:r>
        <w:r>
          <w:rPr>
            <w:webHidden/>
          </w:rPr>
          <w:fldChar w:fldCharType="begin"/>
        </w:r>
        <w:r>
          <w:rPr>
            <w:webHidden/>
          </w:rPr>
          <w:instrText xml:space="preserve"> PAGEREF _Toc172620049 \h </w:instrText>
        </w:r>
        <w:r>
          <w:rPr>
            <w:webHidden/>
          </w:rPr>
        </w:r>
        <w:r>
          <w:rPr>
            <w:webHidden/>
          </w:rPr>
          <w:fldChar w:fldCharType="separate"/>
        </w:r>
        <w:r>
          <w:rPr>
            <w:webHidden/>
          </w:rPr>
          <w:t>43</w:t>
        </w:r>
        <w:r>
          <w:rPr>
            <w:webHidden/>
          </w:rPr>
          <w:fldChar w:fldCharType="end"/>
        </w:r>
      </w:hyperlink>
    </w:p>
    <w:p w14:paraId="34ACD60E" w14:textId="193EE8A7"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0" w:history="1">
        <w:r w:rsidRPr="000A17A6">
          <w:rPr>
            <w:rStyle w:val="Hyperlink"/>
            <w14:scene3d>
              <w14:camera w14:prst="orthographicFront"/>
              <w14:lightRig w14:rig="threePt" w14:dir="t">
                <w14:rot w14:lat="0" w14:lon="0" w14:rev="0"/>
              </w14:lightRig>
            </w14:scene3d>
          </w:rPr>
          <w:t>10.5.</w:t>
        </w:r>
        <w:r w:rsidRPr="000A17A6">
          <w:rPr>
            <w:rStyle w:val="Hyperlink"/>
          </w:rPr>
          <w:t xml:space="preserve"> Formuoti MP statuso ataskaitą (RF-49)</w:t>
        </w:r>
        <w:r>
          <w:rPr>
            <w:webHidden/>
          </w:rPr>
          <w:tab/>
        </w:r>
        <w:r>
          <w:rPr>
            <w:webHidden/>
          </w:rPr>
          <w:fldChar w:fldCharType="begin"/>
        </w:r>
        <w:r>
          <w:rPr>
            <w:webHidden/>
          </w:rPr>
          <w:instrText xml:space="preserve"> PAGEREF _Toc172620050 \h </w:instrText>
        </w:r>
        <w:r>
          <w:rPr>
            <w:webHidden/>
          </w:rPr>
        </w:r>
        <w:r>
          <w:rPr>
            <w:webHidden/>
          </w:rPr>
          <w:fldChar w:fldCharType="separate"/>
        </w:r>
        <w:r>
          <w:rPr>
            <w:webHidden/>
          </w:rPr>
          <w:t>44</w:t>
        </w:r>
        <w:r>
          <w:rPr>
            <w:webHidden/>
          </w:rPr>
          <w:fldChar w:fldCharType="end"/>
        </w:r>
      </w:hyperlink>
    </w:p>
    <w:p w14:paraId="659C9653" w14:textId="43151D20"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1" w:history="1">
        <w:r w:rsidRPr="000A17A6">
          <w:rPr>
            <w:rStyle w:val="Hyperlink"/>
            <w14:scene3d>
              <w14:camera w14:prst="orthographicFront"/>
              <w14:lightRig w14:rig="threePt" w14:dir="t">
                <w14:rot w14:lat="0" w14:lon="0" w14:rev="0"/>
              </w14:lightRig>
            </w14:scene3d>
          </w:rPr>
          <w:t>10.6.</w:t>
        </w:r>
        <w:r w:rsidRPr="000A17A6">
          <w:rPr>
            <w:rStyle w:val="Hyperlink"/>
          </w:rPr>
          <w:t xml:space="preserve"> Formuoti periodo ataskaitą (RF-49, RF-52)</w:t>
        </w:r>
        <w:r>
          <w:rPr>
            <w:webHidden/>
          </w:rPr>
          <w:tab/>
        </w:r>
        <w:r>
          <w:rPr>
            <w:webHidden/>
          </w:rPr>
          <w:fldChar w:fldCharType="begin"/>
        </w:r>
        <w:r>
          <w:rPr>
            <w:webHidden/>
          </w:rPr>
          <w:instrText xml:space="preserve"> PAGEREF _Toc172620051 \h </w:instrText>
        </w:r>
        <w:r>
          <w:rPr>
            <w:webHidden/>
          </w:rPr>
        </w:r>
        <w:r>
          <w:rPr>
            <w:webHidden/>
          </w:rPr>
          <w:fldChar w:fldCharType="separate"/>
        </w:r>
        <w:r>
          <w:rPr>
            <w:webHidden/>
          </w:rPr>
          <w:t>45</w:t>
        </w:r>
        <w:r>
          <w:rPr>
            <w:webHidden/>
          </w:rPr>
          <w:fldChar w:fldCharType="end"/>
        </w:r>
      </w:hyperlink>
    </w:p>
    <w:p w14:paraId="433FD3AE" w14:textId="1974A919"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2" w:history="1">
        <w:r w:rsidRPr="000A17A6">
          <w:rPr>
            <w:rStyle w:val="Hyperlink"/>
            <w14:scene3d>
              <w14:camera w14:prst="orthographicFront"/>
              <w14:lightRig w14:rig="threePt" w14:dir="t">
                <w14:rot w14:lat="0" w14:lon="0" w14:rev="0"/>
              </w14:lightRig>
            </w14:scene3d>
          </w:rPr>
          <w:t>10.7.</w:t>
        </w:r>
        <w:r w:rsidRPr="000A17A6">
          <w:rPr>
            <w:rStyle w:val="Hyperlink"/>
          </w:rPr>
          <w:t xml:space="preserve"> Formuoti programos biudžeto vykdymo ataskaitą (RF-49, RF-52)</w:t>
        </w:r>
        <w:r>
          <w:rPr>
            <w:webHidden/>
          </w:rPr>
          <w:tab/>
        </w:r>
        <w:r>
          <w:rPr>
            <w:webHidden/>
          </w:rPr>
          <w:fldChar w:fldCharType="begin"/>
        </w:r>
        <w:r>
          <w:rPr>
            <w:webHidden/>
          </w:rPr>
          <w:instrText xml:space="preserve"> PAGEREF _Toc172620052 \h </w:instrText>
        </w:r>
        <w:r>
          <w:rPr>
            <w:webHidden/>
          </w:rPr>
        </w:r>
        <w:r>
          <w:rPr>
            <w:webHidden/>
          </w:rPr>
          <w:fldChar w:fldCharType="separate"/>
        </w:r>
        <w:r>
          <w:rPr>
            <w:webHidden/>
          </w:rPr>
          <w:t>46</w:t>
        </w:r>
        <w:r>
          <w:rPr>
            <w:webHidden/>
          </w:rPr>
          <w:fldChar w:fldCharType="end"/>
        </w:r>
      </w:hyperlink>
    </w:p>
    <w:p w14:paraId="02A898C6" w14:textId="07EBC0E8"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3" w:history="1">
        <w:r w:rsidRPr="000A17A6">
          <w:rPr>
            <w:rStyle w:val="Hyperlink"/>
            <w14:scene3d>
              <w14:camera w14:prst="orthographicFront"/>
              <w14:lightRig w14:rig="threePt" w14:dir="t">
                <w14:rot w14:lat="0" w14:lon="0" w14:rev="0"/>
              </w14:lightRig>
            </w14:scene3d>
          </w:rPr>
          <w:t>10.8.</w:t>
        </w:r>
        <w:r w:rsidRPr="000A17A6">
          <w:rPr>
            <w:rStyle w:val="Hyperlink"/>
          </w:rPr>
          <w:t xml:space="preserve"> Formuoti programos rodiklių vykdymo ataskaitą (RF-49, RF-51)</w:t>
        </w:r>
        <w:r>
          <w:rPr>
            <w:webHidden/>
          </w:rPr>
          <w:tab/>
        </w:r>
        <w:r>
          <w:rPr>
            <w:webHidden/>
          </w:rPr>
          <w:fldChar w:fldCharType="begin"/>
        </w:r>
        <w:r>
          <w:rPr>
            <w:webHidden/>
          </w:rPr>
          <w:instrText xml:space="preserve"> PAGEREF _Toc172620053 \h </w:instrText>
        </w:r>
        <w:r>
          <w:rPr>
            <w:webHidden/>
          </w:rPr>
        </w:r>
        <w:r>
          <w:rPr>
            <w:webHidden/>
          </w:rPr>
          <w:fldChar w:fldCharType="separate"/>
        </w:r>
        <w:r>
          <w:rPr>
            <w:webHidden/>
          </w:rPr>
          <w:t>47</w:t>
        </w:r>
        <w:r>
          <w:rPr>
            <w:webHidden/>
          </w:rPr>
          <w:fldChar w:fldCharType="end"/>
        </w:r>
      </w:hyperlink>
    </w:p>
    <w:p w14:paraId="18F9A040" w14:textId="383959F7"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4" w:history="1">
        <w:r w:rsidRPr="000A17A6">
          <w:rPr>
            <w:rStyle w:val="Hyperlink"/>
            <w14:scene3d>
              <w14:camera w14:prst="orthographicFront"/>
              <w14:lightRig w14:rig="threePt" w14:dir="t">
                <w14:rot w14:lat="0" w14:lon="0" w14:rev="0"/>
              </w14:lightRig>
            </w14:scene3d>
          </w:rPr>
          <w:t>10.9.</w:t>
        </w:r>
        <w:r w:rsidRPr="000A17A6">
          <w:rPr>
            <w:rStyle w:val="Hyperlink"/>
          </w:rPr>
          <w:t xml:space="preserve"> Formuoti Ex-Post patikrų sąrašo ataskaitą (RF-49)</w:t>
        </w:r>
        <w:r>
          <w:rPr>
            <w:webHidden/>
          </w:rPr>
          <w:tab/>
        </w:r>
        <w:r>
          <w:rPr>
            <w:webHidden/>
          </w:rPr>
          <w:fldChar w:fldCharType="begin"/>
        </w:r>
        <w:r>
          <w:rPr>
            <w:webHidden/>
          </w:rPr>
          <w:instrText xml:space="preserve"> PAGEREF _Toc172620054 \h </w:instrText>
        </w:r>
        <w:r>
          <w:rPr>
            <w:webHidden/>
          </w:rPr>
        </w:r>
        <w:r>
          <w:rPr>
            <w:webHidden/>
          </w:rPr>
          <w:fldChar w:fldCharType="separate"/>
        </w:r>
        <w:r>
          <w:rPr>
            <w:webHidden/>
          </w:rPr>
          <w:t>47</w:t>
        </w:r>
        <w:r>
          <w:rPr>
            <w:webHidden/>
          </w:rPr>
          <w:fldChar w:fldCharType="end"/>
        </w:r>
      </w:hyperlink>
    </w:p>
    <w:p w14:paraId="3B857332" w14:textId="2B8EF0CC"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5" w:history="1">
        <w:r w:rsidRPr="000A17A6">
          <w:rPr>
            <w:rStyle w:val="Hyperlink"/>
            <w14:scene3d>
              <w14:camera w14:prst="orthographicFront"/>
              <w14:lightRig w14:rig="threePt" w14:dir="t">
                <w14:rot w14:lat="0" w14:lon="0" w14:rev="0"/>
              </w14:lightRig>
            </w14:scene3d>
          </w:rPr>
          <w:t>10.10.</w:t>
        </w:r>
        <w:r w:rsidRPr="000A17A6">
          <w:rPr>
            <w:rStyle w:val="Hyperlink"/>
          </w:rPr>
          <w:t xml:space="preserve"> Formuoti patikrų vietoje sąrašo ataskaitą (RF-49)</w:t>
        </w:r>
        <w:r>
          <w:rPr>
            <w:webHidden/>
          </w:rPr>
          <w:tab/>
        </w:r>
        <w:r>
          <w:rPr>
            <w:webHidden/>
          </w:rPr>
          <w:fldChar w:fldCharType="begin"/>
        </w:r>
        <w:r>
          <w:rPr>
            <w:webHidden/>
          </w:rPr>
          <w:instrText xml:space="preserve"> PAGEREF _Toc172620055 \h </w:instrText>
        </w:r>
        <w:r>
          <w:rPr>
            <w:webHidden/>
          </w:rPr>
        </w:r>
        <w:r>
          <w:rPr>
            <w:webHidden/>
          </w:rPr>
          <w:fldChar w:fldCharType="separate"/>
        </w:r>
        <w:r>
          <w:rPr>
            <w:webHidden/>
          </w:rPr>
          <w:t>47</w:t>
        </w:r>
        <w:r>
          <w:rPr>
            <w:webHidden/>
          </w:rPr>
          <w:fldChar w:fldCharType="end"/>
        </w:r>
      </w:hyperlink>
    </w:p>
    <w:p w14:paraId="09A11BA3" w14:textId="6A4D5318"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6" w:history="1">
        <w:r w:rsidRPr="000A17A6">
          <w:rPr>
            <w:rStyle w:val="Hyperlink"/>
            <w14:scene3d>
              <w14:camera w14:prst="orthographicFront"/>
              <w14:lightRig w14:rig="threePt" w14:dir="t">
                <w14:rot w14:lat="0" w14:lon="0" w14:rev="0"/>
              </w14:lightRig>
            </w14:scene3d>
          </w:rPr>
          <w:t>10.11.</w:t>
        </w:r>
        <w:r w:rsidRPr="000A17A6">
          <w:rPr>
            <w:rStyle w:val="Hyperlink"/>
          </w:rPr>
          <w:t xml:space="preserve"> Formuoti pirkimų sąrašo ataskaitą (RF-49)</w:t>
        </w:r>
        <w:r>
          <w:rPr>
            <w:webHidden/>
          </w:rPr>
          <w:tab/>
        </w:r>
        <w:r>
          <w:rPr>
            <w:webHidden/>
          </w:rPr>
          <w:fldChar w:fldCharType="begin"/>
        </w:r>
        <w:r>
          <w:rPr>
            <w:webHidden/>
          </w:rPr>
          <w:instrText xml:space="preserve"> PAGEREF _Toc172620056 \h </w:instrText>
        </w:r>
        <w:r>
          <w:rPr>
            <w:webHidden/>
          </w:rPr>
        </w:r>
        <w:r>
          <w:rPr>
            <w:webHidden/>
          </w:rPr>
          <w:fldChar w:fldCharType="separate"/>
        </w:r>
        <w:r>
          <w:rPr>
            <w:webHidden/>
          </w:rPr>
          <w:t>48</w:t>
        </w:r>
        <w:r>
          <w:rPr>
            <w:webHidden/>
          </w:rPr>
          <w:fldChar w:fldCharType="end"/>
        </w:r>
      </w:hyperlink>
    </w:p>
    <w:p w14:paraId="04ADE0DC" w14:textId="1FA98F4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7" w:history="1">
        <w:r w:rsidRPr="000A17A6">
          <w:rPr>
            <w:rStyle w:val="Hyperlink"/>
            <w14:scene3d>
              <w14:camera w14:prst="orthographicFront"/>
              <w14:lightRig w14:rig="threePt" w14:dir="t">
                <w14:rot w14:lat="0" w14:lon="0" w14:rev="0"/>
              </w14:lightRig>
            </w14:scene3d>
          </w:rPr>
          <w:t>10.12.</w:t>
        </w:r>
        <w:r w:rsidRPr="000A17A6">
          <w:rPr>
            <w:rStyle w:val="Hyperlink"/>
          </w:rPr>
          <w:t xml:space="preserve"> Formuoti projektų sąrašo ataskaitą (RF-49)</w:t>
        </w:r>
        <w:r>
          <w:rPr>
            <w:webHidden/>
          </w:rPr>
          <w:tab/>
        </w:r>
        <w:r>
          <w:rPr>
            <w:webHidden/>
          </w:rPr>
          <w:fldChar w:fldCharType="begin"/>
        </w:r>
        <w:r>
          <w:rPr>
            <w:webHidden/>
          </w:rPr>
          <w:instrText xml:space="preserve"> PAGEREF _Toc172620057 \h </w:instrText>
        </w:r>
        <w:r>
          <w:rPr>
            <w:webHidden/>
          </w:rPr>
        </w:r>
        <w:r>
          <w:rPr>
            <w:webHidden/>
          </w:rPr>
          <w:fldChar w:fldCharType="separate"/>
        </w:r>
        <w:r>
          <w:rPr>
            <w:webHidden/>
          </w:rPr>
          <w:t>48</w:t>
        </w:r>
        <w:r>
          <w:rPr>
            <w:webHidden/>
          </w:rPr>
          <w:fldChar w:fldCharType="end"/>
        </w:r>
      </w:hyperlink>
    </w:p>
    <w:p w14:paraId="1D980495" w14:textId="6814EFD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8" w:history="1">
        <w:r w:rsidRPr="000A17A6">
          <w:rPr>
            <w:rStyle w:val="Hyperlink"/>
            <w14:scene3d>
              <w14:camera w14:prst="orthographicFront"/>
              <w14:lightRig w14:rig="threePt" w14:dir="t">
                <w14:rot w14:lat="0" w14:lon="0" w14:rev="0"/>
              </w14:lightRig>
            </w14:scene3d>
          </w:rPr>
          <w:t>10.13.</w:t>
        </w:r>
        <w:r w:rsidRPr="000A17A6">
          <w:rPr>
            <w:rStyle w:val="Hyperlink"/>
          </w:rPr>
          <w:t xml:space="preserve"> Formuoti PRV įgyvendinamų projektų bendrą ataskaitą (RF-49, RF-52)</w:t>
        </w:r>
        <w:r>
          <w:rPr>
            <w:webHidden/>
          </w:rPr>
          <w:tab/>
        </w:r>
        <w:r>
          <w:rPr>
            <w:webHidden/>
          </w:rPr>
          <w:fldChar w:fldCharType="begin"/>
        </w:r>
        <w:r>
          <w:rPr>
            <w:webHidden/>
          </w:rPr>
          <w:instrText xml:space="preserve"> PAGEREF _Toc172620058 \h </w:instrText>
        </w:r>
        <w:r>
          <w:rPr>
            <w:webHidden/>
          </w:rPr>
        </w:r>
        <w:r>
          <w:rPr>
            <w:webHidden/>
          </w:rPr>
          <w:fldChar w:fldCharType="separate"/>
        </w:r>
        <w:r>
          <w:rPr>
            <w:webHidden/>
          </w:rPr>
          <w:t>49</w:t>
        </w:r>
        <w:r>
          <w:rPr>
            <w:webHidden/>
          </w:rPr>
          <w:fldChar w:fldCharType="end"/>
        </w:r>
      </w:hyperlink>
    </w:p>
    <w:p w14:paraId="6BF4857E" w14:textId="444FF44A"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59" w:history="1">
        <w:r w:rsidRPr="000A17A6">
          <w:rPr>
            <w:rStyle w:val="Hyperlink"/>
            <w14:scene3d>
              <w14:camera w14:prst="orthographicFront"/>
              <w14:lightRig w14:rig="threePt" w14:dir="t">
                <w14:rot w14:lat="0" w14:lon="0" w14:rev="0"/>
              </w14:lightRig>
            </w14:scene3d>
          </w:rPr>
          <w:t>10.14.</w:t>
        </w:r>
        <w:r w:rsidRPr="000A17A6">
          <w:rPr>
            <w:rStyle w:val="Hyperlink"/>
          </w:rPr>
          <w:t xml:space="preserve"> Formuoti sutarčių sąrašo ataskaitą (RF-49)</w:t>
        </w:r>
        <w:r>
          <w:rPr>
            <w:webHidden/>
          </w:rPr>
          <w:tab/>
        </w:r>
        <w:r>
          <w:rPr>
            <w:webHidden/>
          </w:rPr>
          <w:fldChar w:fldCharType="begin"/>
        </w:r>
        <w:r>
          <w:rPr>
            <w:webHidden/>
          </w:rPr>
          <w:instrText xml:space="preserve"> PAGEREF _Toc172620059 \h </w:instrText>
        </w:r>
        <w:r>
          <w:rPr>
            <w:webHidden/>
          </w:rPr>
        </w:r>
        <w:r>
          <w:rPr>
            <w:webHidden/>
          </w:rPr>
          <w:fldChar w:fldCharType="separate"/>
        </w:r>
        <w:r>
          <w:rPr>
            <w:webHidden/>
          </w:rPr>
          <w:t>49</w:t>
        </w:r>
        <w:r>
          <w:rPr>
            <w:webHidden/>
          </w:rPr>
          <w:fldChar w:fldCharType="end"/>
        </w:r>
      </w:hyperlink>
    </w:p>
    <w:p w14:paraId="1EB229E9" w14:textId="1359523F"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60" w:history="1">
        <w:r w:rsidRPr="000A17A6">
          <w:rPr>
            <w:rStyle w:val="Hyperlink"/>
            <w14:scene3d>
              <w14:camera w14:prst="orthographicFront"/>
              <w14:lightRig w14:rig="threePt" w14:dir="t">
                <w14:rot w14:lat="0" w14:lon="0" w14:rev="0"/>
              </w14:lightRig>
            </w14:scene3d>
          </w:rPr>
          <w:t>10.15.</w:t>
        </w:r>
        <w:r w:rsidRPr="000A17A6">
          <w:rPr>
            <w:rStyle w:val="Hyperlink"/>
          </w:rPr>
          <w:t xml:space="preserve"> Formuoti tarpinės institucijos ataskaitą vadovaujančiai institucijai už deleguotų funkcijų vykdymą (RF-49)</w:t>
        </w:r>
        <w:r>
          <w:rPr>
            <w:webHidden/>
          </w:rPr>
          <w:tab/>
        </w:r>
        <w:r>
          <w:rPr>
            <w:webHidden/>
          </w:rPr>
          <w:fldChar w:fldCharType="begin"/>
        </w:r>
        <w:r>
          <w:rPr>
            <w:webHidden/>
          </w:rPr>
          <w:instrText xml:space="preserve"> PAGEREF _Toc172620060 \h </w:instrText>
        </w:r>
        <w:r>
          <w:rPr>
            <w:webHidden/>
          </w:rPr>
        </w:r>
        <w:r>
          <w:rPr>
            <w:webHidden/>
          </w:rPr>
          <w:fldChar w:fldCharType="separate"/>
        </w:r>
        <w:r>
          <w:rPr>
            <w:webHidden/>
          </w:rPr>
          <w:t>50</w:t>
        </w:r>
        <w:r>
          <w:rPr>
            <w:webHidden/>
          </w:rPr>
          <w:fldChar w:fldCharType="end"/>
        </w:r>
      </w:hyperlink>
    </w:p>
    <w:p w14:paraId="33FEA24B" w14:textId="6109AF7A"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61" w:history="1">
        <w:r w:rsidRPr="000A17A6">
          <w:rPr>
            <w:rStyle w:val="Hyperlink"/>
            <w14:scene3d>
              <w14:camera w14:prst="orthographicFront"/>
              <w14:lightRig w14:rig="threePt" w14:dir="t">
                <w14:rot w14:lat="0" w14:lon="0" w14:rev="0"/>
              </w14:lightRig>
            </w14:scene3d>
          </w:rPr>
          <w:t>10.16.</w:t>
        </w:r>
        <w:r w:rsidRPr="000A17A6">
          <w:rPr>
            <w:rStyle w:val="Hyperlink"/>
          </w:rPr>
          <w:t xml:space="preserve"> Formuoti planuojamų išmokėjimų ataskaitą (RF-49)</w:t>
        </w:r>
        <w:r>
          <w:rPr>
            <w:webHidden/>
          </w:rPr>
          <w:tab/>
        </w:r>
        <w:r>
          <w:rPr>
            <w:webHidden/>
          </w:rPr>
          <w:fldChar w:fldCharType="begin"/>
        </w:r>
        <w:r>
          <w:rPr>
            <w:webHidden/>
          </w:rPr>
          <w:instrText xml:space="preserve"> PAGEREF _Toc172620061 \h </w:instrText>
        </w:r>
        <w:r>
          <w:rPr>
            <w:webHidden/>
          </w:rPr>
        </w:r>
        <w:r>
          <w:rPr>
            <w:webHidden/>
          </w:rPr>
          <w:fldChar w:fldCharType="separate"/>
        </w:r>
        <w:r>
          <w:rPr>
            <w:webHidden/>
          </w:rPr>
          <w:t>50</w:t>
        </w:r>
        <w:r>
          <w:rPr>
            <w:webHidden/>
          </w:rPr>
          <w:fldChar w:fldCharType="end"/>
        </w:r>
      </w:hyperlink>
    </w:p>
    <w:p w14:paraId="4AA4D822" w14:textId="7871C6E8"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62" w:history="1">
        <w:r w:rsidRPr="000A17A6">
          <w:rPr>
            <w:rStyle w:val="Hyperlink"/>
            <w14:scene3d>
              <w14:camera w14:prst="orthographicFront"/>
              <w14:lightRig w14:rig="threePt" w14:dir="t">
                <w14:rot w14:lat="0" w14:lon="0" w14:rev="0"/>
              </w14:lightRig>
            </w14:scene3d>
          </w:rPr>
          <w:t>10.17.</w:t>
        </w:r>
        <w:r w:rsidRPr="000A17A6">
          <w:rPr>
            <w:rStyle w:val="Hyperlink"/>
          </w:rPr>
          <w:t xml:space="preserve"> Formuoti Pasiūlymų programos rengimui dokumentų sąrašo ataskaitą (RF-55)</w:t>
        </w:r>
        <w:r>
          <w:rPr>
            <w:webHidden/>
          </w:rPr>
          <w:tab/>
        </w:r>
        <w:r>
          <w:rPr>
            <w:webHidden/>
          </w:rPr>
          <w:fldChar w:fldCharType="begin"/>
        </w:r>
        <w:r>
          <w:rPr>
            <w:webHidden/>
          </w:rPr>
          <w:instrText xml:space="preserve"> PAGEREF _Toc172620062 \h </w:instrText>
        </w:r>
        <w:r>
          <w:rPr>
            <w:webHidden/>
          </w:rPr>
        </w:r>
        <w:r>
          <w:rPr>
            <w:webHidden/>
          </w:rPr>
          <w:fldChar w:fldCharType="separate"/>
        </w:r>
        <w:r>
          <w:rPr>
            <w:webHidden/>
          </w:rPr>
          <w:t>51</w:t>
        </w:r>
        <w:r>
          <w:rPr>
            <w:webHidden/>
          </w:rPr>
          <w:fldChar w:fldCharType="end"/>
        </w:r>
      </w:hyperlink>
    </w:p>
    <w:p w14:paraId="310475BB" w14:textId="67BC002A"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63" w:history="1">
        <w:r w:rsidRPr="000A17A6">
          <w:rPr>
            <w:rStyle w:val="Hyperlink"/>
            <w14:scene3d>
              <w14:camera w14:prst="orthographicFront"/>
              <w14:lightRig w14:rig="threePt" w14:dir="t">
                <w14:rot w14:lat="0" w14:lon="0" w14:rev="0"/>
              </w14:lightRig>
            </w14:scene3d>
          </w:rPr>
          <w:t>10.18.</w:t>
        </w:r>
        <w:r w:rsidRPr="000A17A6">
          <w:rPr>
            <w:rStyle w:val="Hyperlink"/>
          </w:rPr>
          <w:t xml:space="preserve"> Formuoti Projekto įgyvendinimo planų dokumentų sąrašo ataskaitą (RF-55)</w:t>
        </w:r>
        <w:r>
          <w:rPr>
            <w:webHidden/>
          </w:rPr>
          <w:tab/>
        </w:r>
        <w:r>
          <w:rPr>
            <w:webHidden/>
          </w:rPr>
          <w:fldChar w:fldCharType="begin"/>
        </w:r>
        <w:r>
          <w:rPr>
            <w:webHidden/>
          </w:rPr>
          <w:instrText xml:space="preserve"> PAGEREF _Toc172620063 \h </w:instrText>
        </w:r>
        <w:r>
          <w:rPr>
            <w:webHidden/>
          </w:rPr>
        </w:r>
        <w:r>
          <w:rPr>
            <w:webHidden/>
          </w:rPr>
          <w:fldChar w:fldCharType="separate"/>
        </w:r>
        <w:r>
          <w:rPr>
            <w:webHidden/>
          </w:rPr>
          <w:t>51</w:t>
        </w:r>
        <w:r>
          <w:rPr>
            <w:webHidden/>
          </w:rPr>
          <w:fldChar w:fldCharType="end"/>
        </w:r>
      </w:hyperlink>
    </w:p>
    <w:p w14:paraId="1325578F" w14:textId="6C2681CD"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64" w:history="1">
        <w:r w:rsidRPr="000A17A6">
          <w:rPr>
            <w:rStyle w:val="Hyperlink"/>
            <w14:scene3d>
              <w14:camera w14:prst="orthographicFront"/>
              <w14:lightRig w14:rig="threePt" w14:dir="t">
                <w14:rot w14:lat="0" w14:lon="0" w14:rev="0"/>
              </w14:lightRig>
            </w14:scene3d>
          </w:rPr>
          <w:t>10.19.</w:t>
        </w:r>
        <w:r w:rsidRPr="000A17A6">
          <w:rPr>
            <w:rStyle w:val="Hyperlink"/>
          </w:rPr>
          <w:t xml:space="preserve"> Formuoti Projektų dokumentų sąrašo ataskaitą (RF-55)</w:t>
        </w:r>
        <w:r>
          <w:rPr>
            <w:webHidden/>
          </w:rPr>
          <w:tab/>
        </w:r>
        <w:r>
          <w:rPr>
            <w:webHidden/>
          </w:rPr>
          <w:fldChar w:fldCharType="begin"/>
        </w:r>
        <w:r>
          <w:rPr>
            <w:webHidden/>
          </w:rPr>
          <w:instrText xml:space="preserve"> PAGEREF _Toc172620064 \h </w:instrText>
        </w:r>
        <w:r>
          <w:rPr>
            <w:webHidden/>
          </w:rPr>
        </w:r>
        <w:r>
          <w:rPr>
            <w:webHidden/>
          </w:rPr>
          <w:fldChar w:fldCharType="separate"/>
        </w:r>
        <w:r>
          <w:rPr>
            <w:webHidden/>
          </w:rPr>
          <w:t>52</w:t>
        </w:r>
        <w:r>
          <w:rPr>
            <w:webHidden/>
          </w:rPr>
          <w:fldChar w:fldCharType="end"/>
        </w:r>
      </w:hyperlink>
    </w:p>
    <w:p w14:paraId="1A9CCD83" w14:textId="3F3D61CC"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65" w:history="1">
        <w:r w:rsidRPr="000A17A6">
          <w:rPr>
            <w:rStyle w:val="Hyperlink"/>
          </w:rPr>
          <w:t>11. Administravimas</w:t>
        </w:r>
        <w:r>
          <w:rPr>
            <w:webHidden/>
          </w:rPr>
          <w:tab/>
        </w:r>
        <w:r>
          <w:rPr>
            <w:webHidden/>
          </w:rPr>
          <w:fldChar w:fldCharType="begin"/>
        </w:r>
        <w:r>
          <w:rPr>
            <w:webHidden/>
          </w:rPr>
          <w:instrText xml:space="preserve"> PAGEREF _Toc172620065 \h </w:instrText>
        </w:r>
        <w:r>
          <w:rPr>
            <w:webHidden/>
          </w:rPr>
        </w:r>
        <w:r>
          <w:rPr>
            <w:webHidden/>
          </w:rPr>
          <w:fldChar w:fldCharType="separate"/>
        </w:r>
        <w:r>
          <w:rPr>
            <w:webHidden/>
          </w:rPr>
          <w:t>53</w:t>
        </w:r>
        <w:r>
          <w:rPr>
            <w:webHidden/>
          </w:rPr>
          <w:fldChar w:fldCharType="end"/>
        </w:r>
      </w:hyperlink>
    </w:p>
    <w:p w14:paraId="0C84D5C9" w14:textId="3C098A70" w:rsidR="006D5F46" w:rsidRDefault="006D5F46">
      <w:pPr>
        <w:pStyle w:val="TOC2"/>
        <w:rPr>
          <w:rFonts w:asciiTheme="minorHAnsi" w:eastAsiaTheme="minorEastAsia" w:hAnsiTheme="minorHAnsi" w:cstheme="minorBidi"/>
          <w:i w:val="0"/>
          <w:kern w:val="2"/>
          <w:sz w:val="24"/>
          <w:szCs w:val="24"/>
          <w:lang w:eastAsia="lt-LT"/>
          <w14:ligatures w14:val="standardContextual"/>
        </w:rPr>
      </w:pPr>
      <w:hyperlink w:anchor="_Toc172620066" w:history="1">
        <w:r w:rsidRPr="000A17A6">
          <w:rPr>
            <w:rStyle w:val="Hyperlink"/>
            <w14:scene3d>
              <w14:camera w14:prst="orthographicFront"/>
              <w14:lightRig w14:rig="threePt" w14:dir="t">
                <w14:rot w14:lat="0" w14:lon="0" w14:rev="0"/>
              </w14:lightRig>
            </w14:scene3d>
          </w:rPr>
          <w:t>11.1.</w:t>
        </w:r>
        <w:r w:rsidRPr="000A17A6">
          <w:rPr>
            <w:rStyle w:val="Hyperlink"/>
          </w:rPr>
          <w:t xml:space="preserve"> Pavaduojamo asmens laiškų peradresavimas pavaduojančiam asmeniui patikrinimas (RF-57)</w:t>
        </w:r>
        <w:r>
          <w:rPr>
            <w:webHidden/>
          </w:rPr>
          <w:tab/>
        </w:r>
        <w:r>
          <w:rPr>
            <w:webHidden/>
          </w:rPr>
          <w:fldChar w:fldCharType="begin"/>
        </w:r>
        <w:r>
          <w:rPr>
            <w:webHidden/>
          </w:rPr>
          <w:instrText xml:space="preserve"> PAGEREF _Toc172620066 \h </w:instrText>
        </w:r>
        <w:r>
          <w:rPr>
            <w:webHidden/>
          </w:rPr>
        </w:r>
        <w:r>
          <w:rPr>
            <w:webHidden/>
          </w:rPr>
          <w:fldChar w:fldCharType="separate"/>
        </w:r>
        <w:r>
          <w:rPr>
            <w:webHidden/>
          </w:rPr>
          <w:t>53</w:t>
        </w:r>
        <w:r>
          <w:rPr>
            <w:webHidden/>
          </w:rPr>
          <w:fldChar w:fldCharType="end"/>
        </w:r>
      </w:hyperlink>
    </w:p>
    <w:p w14:paraId="5F0A4687" w14:textId="15576FBD" w:rsidR="006D5F46" w:rsidRDefault="006D5F46">
      <w:pPr>
        <w:pStyle w:val="TOC1"/>
        <w:rPr>
          <w:rFonts w:asciiTheme="minorHAnsi" w:eastAsiaTheme="minorEastAsia" w:hAnsiTheme="minorHAnsi" w:cstheme="minorBidi"/>
          <w:b w:val="0"/>
          <w:kern w:val="2"/>
          <w:sz w:val="24"/>
          <w:szCs w:val="24"/>
          <w:lang w:eastAsia="lt-LT"/>
          <w14:ligatures w14:val="standardContextual"/>
        </w:rPr>
      </w:pPr>
      <w:hyperlink w:anchor="_Toc172620067" w:history="1">
        <w:r w:rsidRPr="000A17A6">
          <w:rPr>
            <w:rStyle w:val="Hyperlink"/>
          </w:rPr>
          <w:t>12. Pakeitimų registravimo žurnalas</w:t>
        </w:r>
        <w:r>
          <w:rPr>
            <w:webHidden/>
          </w:rPr>
          <w:tab/>
        </w:r>
        <w:r>
          <w:rPr>
            <w:webHidden/>
          </w:rPr>
          <w:fldChar w:fldCharType="begin"/>
        </w:r>
        <w:r>
          <w:rPr>
            <w:webHidden/>
          </w:rPr>
          <w:instrText xml:space="preserve"> PAGEREF _Toc172620067 \h </w:instrText>
        </w:r>
        <w:r>
          <w:rPr>
            <w:webHidden/>
          </w:rPr>
        </w:r>
        <w:r>
          <w:rPr>
            <w:webHidden/>
          </w:rPr>
          <w:fldChar w:fldCharType="separate"/>
        </w:r>
        <w:r>
          <w:rPr>
            <w:webHidden/>
          </w:rPr>
          <w:t>54</w:t>
        </w:r>
        <w:r>
          <w:rPr>
            <w:webHidden/>
          </w:rPr>
          <w:fldChar w:fldCharType="end"/>
        </w:r>
      </w:hyperlink>
    </w:p>
    <w:p w14:paraId="574E184F" w14:textId="28407FF6" w:rsidR="00574746" w:rsidRPr="00342FBE" w:rsidRDefault="0093604B" w:rsidP="0093604B">
      <w:pPr>
        <w:pStyle w:val="TOC1"/>
        <w:rPr>
          <w:b w:val="0"/>
          <w:caps/>
          <w:noProof w:val="0"/>
          <w:szCs w:val="20"/>
        </w:rPr>
      </w:pPr>
      <w:r w:rsidRPr="00342FBE">
        <w:rPr>
          <w:i/>
          <w:caps/>
          <w:noProof w:val="0"/>
          <w:szCs w:val="20"/>
        </w:rPr>
        <w:fldChar w:fldCharType="end"/>
      </w:r>
    </w:p>
    <w:p w14:paraId="75268F5E" w14:textId="77777777" w:rsidR="00574746" w:rsidRPr="00342FBE" w:rsidRDefault="00574746" w:rsidP="00574746"/>
    <w:p w14:paraId="6BB64767" w14:textId="77777777" w:rsidR="00574746" w:rsidRPr="00342FBE" w:rsidRDefault="00574746" w:rsidP="00574746"/>
    <w:p w14:paraId="49CC5F79" w14:textId="77777777" w:rsidR="00574746" w:rsidRPr="00342FBE" w:rsidRDefault="00574746" w:rsidP="00574746"/>
    <w:p w14:paraId="6537EF63" w14:textId="77777777" w:rsidR="00574746" w:rsidRPr="00342FBE" w:rsidRDefault="00574746" w:rsidP="00574746"/>
    <w:p w14:paraId="2AB66F47" w14:textId="77777777" w:rsidR="00574746" w:rsidRPr="00342FBE" w:rsidRDefault="00574746" w:rsidP="00574746"/>
    <w:p w14:paraId="7835367D" w14:textId="77777777" w:rsidR="00574746" w:rsidRPr="00342FBE" w:rsidRDefault="00574746" w:rsidP="00574746"/>
    <w:p w14:paraId="1DB708F1" w14:textId="77777777" w:rsidR="00574746" w:rsidRPr="00342FBE" w:rsidRDefault="00574746" w:rsidP="00574746"/>
    <w:p w14:paraId="1876643F" w14:textId="11DED4FA" w:rsidR="00574746" w:rsidRPr="00342FBE" w:rsidRDefault="00574746" w:rsidP="00574746"/>
    <w:p w14:paraId="2C9D42FA" w14:textId="77777777" w:rsidR="0011069F" w:rsidRPr="00342FBE" w:rsidRDefault="0011069F" w:rsidP="00574746"/>
    <w:p w14:paraId="056664E1" w14:textId="77777777" w:rsidR="000B3E2B" w:rsidRPr="00342FBE" w:rsidRDefault="000B3E2B" w:rsidP="00B429CE">
      <w:pPr>
        <w:pStyle w:val="Heading1"/>
      </w:pPr>
      <w:bookmarkStart w:id="0" w:name="_Ref331497993"/>
      <w:bookmarkStart w:id="1" w:name="_Toc429664873"/>
      <w:bookmarkStart w:id="2" w:name="_Toc172619984"/>
      <w:r w:rsidRPr="00342FBE">
        <w:lastRenderedPageBreak/>
        <w:t>Įvadinė informacija</w:t>
      </w:r>
      <w:bookmarkEnd w:id="0"/>
      <w:bookmarkEnd w:id="1"/>
      <w:bookmarkEnd w:id="2"/>
    </w:p>
    <w:p w14:paraId="4438CD87" w14:textId="77777777" w:rsidR="000B3E2B" w:rsidRPr="00342FBE" w:rsidRDefault="000B3E2B" w:rsidP="00715805">
      <w:pPr>
        <w:pStyle w:val="Heading2"/>
      </w:pPr>
      <w:bookmarkStart w:id="3" w:name="_Toc429664874"/>
      <w:bookmarkStart w:id="4" w:name="_Toc172619985"/>
      <w:r w:rsidRPr="00342FBE">
        <w:t>Dokumento paskirtis</w:t>
      </w:r>
      <w:bookmarkEnd w:id="3"/>
      <w:bookmarkEnd w:id="4"/>
    </w:p>
    <w:p w14:paraId="523179F3" w14:textId="59964119" w:rsidR="000B3E2B" w:rsidRPr="00342FBE" w:rsidRDefault="000B3E2B" w:rsidP="000B3E2B">
      <w:r w:rsidRPr="00342FBE">
        <w:t>Dokumento paskirtis yra aprašyti darbą su „</w:t>
      </w:r>
      <w:r w:rsidR="008D3FD6" w:rsidRPr="00342FBE">
        <w:t>Vidaus saugumo fondo ir Sienų valdymo bei vizų finansinės paramos priemonės, įtrauktos į Integruoto sienų valdymo fondą, informacinė sistema</w:t>
      </w:r>
      <w:r w:rsidRPr="00342FBE">
        <w:t xml:space="preserve">“ (toliau </w:t>
      </w:r>
      <w:r w:rsidR="008D3FD6" w:rsidRPr="00342FBE">
        <w:t>VSFS</w:t>
      </w:r>
      <w:r w:rsidR="00393D28" w:rsidRPr="00342FBE">
        <w:t>V</w:t>
      </w:r>
      <w:r w:rsidR="008D3FD6" w:rsidRPr="00342FBE">
        <w:t>VP IS</w:t>
      </w:r>
      <w:r w:rsidRPr="00342FBE">
        <w:t xml:space="preserve">), tuo palengvinant naudojimąsi </w:t>
      </w:r>
      <w:r w:rsidR="008D3FD6" w:rsidRPr="00342FBE">
        <w:t>sistemos</w:t>
      </w:r>
      <w:r w:rsidRPr="00342FBE">
        <w:t xml:space="preserve"> funkcijomis. Šiame vadove aprašomi veiksmai, kuriuos galėsite atlikti </w:t>
      </w:r>
      <w:r w:rsidR="008D3FD6" w:rsidRPr="00342FBE">
        <w:t>VSFS</w:t>
      </w:r>
      <w:r w:rsidR="00393D28" w:rsidRPr="00342FBE">
        <w:t>V</w:t>
      </w:r>
      <w:r w:rsidR="008D3FD6" w:rsidRPr="00342FBE">
        <w:t>VP IS</w:t>
      </w:r>
      <w:r w:rsidRPr="00342FBE">
        <w:t xml:space="preserve"> sistemoje, taip pat bus supažindinama su naudotojo sąsaja bei galimomis jos funkcijomis.</w:t>
      </w:r>
    </w:p>
    <w:p w14:paraId="4F204B2C" w14:textId="77777777" w:rsidR="000B3E2B" w:rsidRPr="00342FBE" w:rsidRDefault="000B3E2B" w:rsidP="00715805">
      <w:pPr>
        <w:pStyle w:val="Heading2"/>
      </w:pPr>
      <w:bookmarkStart w:id="5" w:name="_Toc429664875"/>
      <w:bookmarkStart w:id="6" w:name="_Toc172619986"/>
      <w:r w:rsidRPr="00342FBE">
        <w:t>Dokumento apžvalga</w:t>
      </w:r>
      <w:bookmarkEnd w:id="5"/>
      <w:bookmarkEnd w:id="6"/>
    </w:p>
    <w:p w14:paraId="24F0C668" w14:textId="7E18743E" w:rsidR="000B3E2B" w:rsidRPr="00342FBE" w:rsidRDefault="000B3E2B" w:rsidP="000B3E2B">
      <w:r w:rsidRPr="00342FBE">
        <w:t xml:space="preserve">Šis dokumentas sudarytas iš </w:t>
      </w:r>
      <w:r w:rsidR="00102AC0">
        <w:t>11</w:t>
      </w:r>
      <w:r w:rsidRPr="00342FBE">
        <w:t xml:space="preserve"> skyrių:</w:t>
      </w:r>
    </w:p>
    <w:p w14:paraId="37DFB013" w14:textId="2F0748B6" w:rsidR="00440204" w:rsidRPr="00342FBE" w:rsidRDefault="00440204" w:rsidP="00440204">
      <w:pPr>
        <w:pStyle w:val="Numeracija"/>
      </w:pPr>
      <w:r w:rsidRPr="00342FBE">
        <w:fldChar w:fldCharType="begin"/>
      </w:r>
      <w:r w:rsidRPr="00342FBE">
        <w:instrText xml:space="preserve"> REF _Ref331497993 \h  \* MERGEFORMAT </w:instrText>
      </w:r>
      <w:r w:rsidRPr="00342FBE">
        <w:fldChar w:fldCharType="separate"/>
      </w:r>
      <w:r w:rsidR="006D5F46" w:rsidRPr="006D5F46">
        <w:rPr>
          <w:b/>
        </w:rPr>
        <w:t>Įvadinė informacija</w:t>
      </w:r>
      <w:r w:rsidRPr="00342FBE">
        <w:fldChar w:fldCharType="end"/>
      </w:r>
      <w:r w:rsidRPr="00342FBE">
        <w:t xml:space="preserve"> – supažindinama su dokumento paskirtimi, struktūra, naudojamais terminais, sąvokomis bei naudotojo sąsajos valdymo elementais;</w:t>
      </w:r>
    </w:p>
    <w:p w14:paraId="2DD9A169" w14:textId="3BA0D6B7" w:rsidR="000E7590" w:rsidRPr="00342FBE" w:rsidRDefault="004C726D" w:rsidP="000E7590">
      <w:pPr>
        <w:pStyle w:val="Numeracija"/>
      </w:pPr>
      <w:r w:rsidRPr="004C726D">
        <w:rPr>
          <w:b/>
          <w:bCs/>
        </w:rPr>
        <w:t>Veiksmų plano projektas</w:t>
      </w:r>
      <w:r>
        <w:t xml:space="preserve"> – </w:t>
      </w:r>
      <w:r w:rsidR="000E7590">
        <w:t>pateikiami veiksmai skirti susipažindinti su atliktais pakeitimais pagal konkrečius reikalavimus</w:t>
      </w:r>
      <w:r w:rsidR="00E73D2F">
        <w:t>;</w:t>
      </w:r>
    </w:p>
    <w:p w14:paraId="0B235004" w14:textId="2ABB229A" w:rsidR="00B73F7E" w:rsidRPr="00342FBE" w:rsidRDefault="00972821" w:rsidP="00440204">
      <w:pPr>
        <w:pStyle w:val="Numeracija"/>
      </w:pPr>
      <w:r w:rsidRPr="00342FBE">
        <w:rPr>
          <w:b/>
          <w:bCs/>
        </w:rPr>
        <w:t>Kvietima</w:t>
      </w:r>
      <w:r w:rsidR="003C3364">
        <w:rPr>
          <w:b/>
          <w:bCs/>
        </w:rPr>
        <w:t xml:space="preserve">s – </w:t>
      </w:r>
      <w:r w:rsidR="000E7590">
        <w:t>pateikiami veiksmai skirti susipažindinti su atliktais pakeitimais pagal konkrečius reikalavimus</w:t>
      </w:r>
      <w:r w:rsidR="00E73D2F">
        <w:t>;</w:t>
      </w:r>
    </w:p>
    <w:p w14:paraId="7E8A0595" w14:textId="5EC70331" w:rsidR="0054513D" w:rsidRPr="0054513D" w:rsidRDefault="0054513D" w:rsidP="005051F3">
      <w:pPr>
        <w:pStyle w:val="Numeracija"/>
      </w:pPr>
      <w:r>
        <w:rPr>
          <w:b/>
          <w:bCs/>
        </w:rPr>
        <w:t xml:space="preserve">Projekto įgyvendinimo planas - </w:t>
      </w:r>
      <w:r>
        <w:t>pateikiami veiksmai skirti susipažindinti su atliktais pakeitimais pagal konkrečius reikalavimus</w:t>
      </w:r>
      <w:r w:rsidR="00E73D2F">
        <w:t>;</w:t>
      </w:r>
    </w:p>
    <w:p w14:paraId="19894A64" w14:textId="067B7EC5" w:rsidR="000E7590" w:rsidRDefault="004C726D" w:rsidP="005051F3">
      <w:pPr>
        <w:pStyle w:val="Numeracija"/>
      </w:pPr>
      <w:r w:rsidRPr="000E7590">
        <w:rPr>
          <w:b/>
          <w:bCs/>
        </w:rPr>
        <w:t xml:space="preserve">Projektas </w:t>
      </w:r>
      <w:r w:rsidR="000E7590" w:rsidRPr="000E7590">
        <w:rPr>
          <w:b/>
          <w:bCs/>
        </w:rPr>
        <w:t>–</w:t>
      </w:r>
      <w:r w:rsidRPr="000E7590">
        <w:rPr>
          <w:b/>
          <w:bCs/>
        </w:rPr>
        <w:t xml:space="preserve"> </w:t>
      </w:r>
      <w:r w:rsidR="00EA758F">
        <w:t>pateikiami veiksmai skirti susipažindinti su atliktais pakeitimais pagal konkrečius reikalavimus</w:t>
      </w:r>
      <w:r w:rsidR="00E73D2F">
        <w:t>;</w:t>
      </w:r>
    </w:p>
    <w:p w14:paraId="0C513F75" w14:textId="0297DD84" w:rsidR="000E7590" w:rsidRDefault="00EA758F" w:rsidP="005051F3">
      <w:pPr>
        <w:pStyle w:val="Numeracija"/>
      </w:pPr>
      <w:r>
        <w:rPr>
          <w:b/>
          <w:bCs/>
        </w:rPr>
        <w:t>Mokėjimo prašymas -</w:t>
      </w:r>
      <w:r>
        <w:t xml:space="preserve"> pateikiami veiksmai skirti susipažindinti su atliktais pakeitimais pagal konkrečius reikalavimus</w:t>
      </w:r>
      <w:r w:rsidR="00E73D2F">
        <w:t>;</w:t>
      </w:r>
    </w:p>
    <w:p w14:paraId="3EC80C86" w14:textId="5496EA5B" w:rsidR="00EA758F" w:rsidRDefault="00EA758F" w:rsidP="005051F3">
      <w:pPr>
        <w:pStyle w:val="Numeracija"/>
      </w:pPr>
      <w:r>
        <w:rPr>
          <w:b/>
          <w:bCs/>
        </w:rPr>
        <w:t>Pažeidimai -</w:t>
      </w:r>
      <w:r>
        <w:t xml:space="preserve"> pateikiami veiksmai skirti susipažindinti su atliktais pakeitimais pagal konkrečius reikalavimus</w:t>
      </w:r>
      <w:r w:rsidR="00E73D2F">
        <w:t>;</w:t>
      </w:r>
    </w:p>
    <w:p w14:paraId="7C6DF107" w14:textId="4EE8DE8B" w:rsidR="00EA758F" w:rsidRDefault="00EA758F" w:rsidP="005051F3">
      <w:pPr>
        <w:pStyle w:val="Numeracija"/>
      </w:pPr>
      <w:r>
        <w:rPr>
          <w:b/>
          <w:bCs/>
        </w:rPr>
        <w:t>Auditas -</w:t>
      </w:r>
      <w:r>
        <w:t xml:space="preserve"> pateikiami veiksmai skirti susipažindinti su atliktais pakeitimais pagal konkrečius reikalavimus</w:t>
      </w:r>
      <w:r w:rsidR="00E73D2F">
        <w:t>;</w:t>
      </w:r>
    </w:p>
    <w:p w14:paraId="15998874" w14:textId="79A6D03F" w:rsidR="00EA758F" w:rsidRDefault="00EA758F" w:rsidP="005051F3">
      <w:pPr>
        <w:pStyle w:val="Numeracija"/>
      </w:pPr>
      <w:proofErr w:type="spellStart"/>
      <w:r>
        <w:rPr>
          <w:b/>
          <w:bCs/>
        </w:rPr>
        <w:t>Ex-Post</w:t>
      </w:r>
      <w:proofErr w:type="spellEnd"/>
      <w:r>
        <w:rPr>
          <w:b/>
          <w:bCs/>
        </w:rPr>
        <w:t xml:space="preserve"> patikros - </w:t>
      </w:r>
      <w:r>
        <w:t>pateikiami veiksmai skirti susipažindinti su atliktais pakeitimais pagal konkrečius reikalavimus</w:t>
      </w:r>
      <w:r w:rsidR="00E73D2F">
        <w:t>;</w:t>
      </w:r>
    </w:p>
    <w:p w14:paraId="6374E978" w14:textId="21530EDE" w:rsidR="000C0936" w:rsidRDefault="00722DD1" w:rsidP="005051F3">
      <w:pPr>
        <w:pStyle w:val="Numeracija"/>
      </w:pPr>
      <w:r w:rsidRPr="000E7590">
        <w:rPr>
          <w:b/>
          <w:bCs/>
        </w:rPr>
        <w:t>Ataskaitos</w:t>
      </w:r>
      <w:r w:rsidR="000C0936" w:rsidRPr="00342FBE">
        <w:t xml:space="preserve"> </w:t>
      </w:r>
      <w:r w:rsidR="00BE51FD" w:rsidRPr="00342FBE">
        <w:t xml:space="preserve">– </w:t>
      </w:r>
      <w:r w:rsidR="00EA758F">
        <w:t>pateikiami veiksmai skirti susipažindinti su atliktais pakeitimais pagal konkrečius reikalavimus</w:t>
      </w:r>
      <w:r w:rsidR="00E73D2F">
        <w:t>;</w:t>
      </w:r>
    </w:p>
    <w:p w14:paraId="32DF4FDB" w14:textId="64F504C7" w:rsidR="0054513D" w:rsidRPr="00342FBE" w:rsidRDefault="0054513D" w:rsidP="005051F3">
      <w:pPr>
        <w:pStyle w:val="Numeracija"/>
      </w:pPr>
      <w:r>
        <w:rPr>
          <w:b/>
          <w:bCs/>
        </w:rPr>
        <w:t xml:space="preserve">Administravimas - </w:t>
      </w:r>
      <w:r>
        <w:t>pateikiami veiksmai skirti susipažindinti su atliktais pakeitimais pagal konkrečius reikalavimus.</w:t>
      </w:r>
    </w:p>
    <w:p w14:paraId="30D9D3FE" w14:textId="0D42EEF7" w:rsidR="000B3E2B" w:rsidRPr="00342FBE" w:rsidRDefault="00890A0F" w:rsidP="00715805">
      <w:pPr>
        <w:pStyle w:val="Heading2"/>
      </w:pPr>
      <w:bookmarkStart w:id="7" w:name="_Toc429664876"/>
      <w:bookmarkStart w:id="8" w:name="_Toc172619987"/>
      <w:r w:rsidRPr="00342FBE">
        <w:t>VSFSV</w:t>
      </w:r>
      <w:r w:rsidR="00315C9C" w:rsidRPr="00342FBE">
        <w:t>V</w:t>
      </w:r>
      <w:r w:rsidRPr="00342FBE">
        <w:t>P IS</w:t>
      </w:r>
      <w:r w:rsidR="000B3E2B" w:rsidRPr="00342FBE">
        <w:t xml:space="preserve"> sistemos komponentai</w:t>
      </w:r>
      <w:bookmarkEnd w:id="7"/>
      <w:bookmarkEnd w:id="8"/>
      <w:r w:rsidR="000B3E2B" w:rsidRPr="00342FBE">
        <w:fldChar w:fldCharType="begin"/>
      </w:r>
      <w:r w:rsidR="000B3E2B" w:rsidRPr="00342FBE">
        <w:instrText xml:space="preserve"> XE "Sistemos komponentai" </w:instrText>
      </w:r>
      <w:r w:rsidR="000B3E2B" w:rsidRPr="00342FBE">
        <w:fldChar w:fldCharType="end"/>
      </w:r>
    </w:p>
    <w:p w14:paraId="2FA67F0E" w14:textId="0459CDE6" w:rsidR="000B3E2B" w:rsidRPr="00342FBE" w:rsidRDefault="000B3E2B" w:rsidP="000B3E2B">
      <w:pPr>
        <w:pStyle w:val="Caption"/>
        <w:jc w:val="left"/>
      </w:pPr>
      <w:r w:rsidRPr="00342FBE">
        <w:rPr>
          <w:b/>
        </w:rPr>
        <w:t xml:space="preserve">Lentelė </w:t>
      </w:r>
      <w:r w:rsidRPr="00342FBE">
        <w:rPr>
          <w:b/>
        </w:rPr>
        <w:fldChar w:fldCharType="begin"/>
      </w:r>
      <w:r w:rsidRPr="00342FBE">
        <w:rPr>
          <w:b/>
        </w:rPr>
        <w:instrText xml:space="preserve"> SEQ Lentelė \* ARABIC </w:instrText>
      </w:r>
      <w:r w:rsidRPr="00342FBE">
        <w:rPr>
          <w:b/>
        </w:rPr>
        <w:fldChar w:fldCharType="separate"/>
      </w:r>
      <w:r w:rsidR="006D5F46">
        <w:rPr>
          <w:b/>
          <w:noProof/>
        </w:rPr>
        <w:t>1</w:t>
      </w:r>
      <w:r w:rsidRPr="00342FBE">
        <w:rPr>
          <w:b/>
        </w:rPr>
        <w:fldChar w:fldCharType="end"/>
      </w:r>
      <w:r w:rsidRPr="00342FBE">
        <w:rPr>
          <w:b/>
        </w:rPr>
        <w:t>.</w:t>
      </w:r>
      <w:r w:rsidRPr="00342FBE">
        <w:t xml:space="preserve"> Sistemos komponentai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3060"/>
        <w:gridCol w:w="6862"/>
      </w:tblGrid>
      <w:tr w:rsidR="00F602CD" w:rsidRPr="00342FBE" w14:paraId="25CA6909" w14:textId="77777777" w:rsidTr="00066135">
        <w:trPr>
          <w:tblHeader/>
          <w:jc w:val="center"/>
        </w:trPr>
        <w:tc>
          <w:tcPr>
            <w:tcW w:w="1542" w:type="pct"/>
            <w:tcBorders>
              <w:right w:val="single" w:sz="4" w:space="0" w:color="BFBFBF" w:themeColor="background1" w:themeShade="BF"/>
            </w:tcBorders>
            <w:shd w:val="clear" w:color="auto" w:fill="BEE3A5"/>
            <w:vAlign w:val="center"/>
          </w:tcPr>
          <w:p w14:paraId="6197E23F" w14:textId="77777777" w:rsidR="00F602CD" w:rsidRPr="00342FBE" w:rsidRDefault="00F602CD" w:rsidP="00066135">
            <w:pPr>
              <w:spacing w:after="100"/>
              <w:rPr>
                <w:b/>
                <w:bCs/>
                <w:noProof/>
              </w:rPr>
            </w:pPr>
            <w:r w:rsidRPr="00342FBE">
              <w:rPr>
                <w:b/>
                <w:bCs/>
                <w:noProof/>
              </w:rPr>
              <w:t>Sąvoka/terminas</w:t>
            </w:r>
          </w:p>
        </w:tc>
        <w:tc>
          <w:tcPr>
            <w:tcW w:w="3458" w:type="pct"/>
            <w:tcBorders>
              <w:left w:val="single" w:sz="4" w:space="0" w:color="BFBFBF" w:themeColor="background1" w:themeShade="BF"/>
            </w:tcBorders>
            <w:shd w:val="clear" w:color="auto" w:fill="BEE3A5"/>
            <w:vAlign w:val="center"/>
          </w:tcPr>
          <w:p w14:paraId="1ACF8267" w14:textId="77777777" w:rsidR="00F602CD" w:rsidRPr="00342FBE" w:rsidRDefault="00F602CD" w:rsidP="00066135">
            <w:pPr>
              <w:spacing w:after="100"/>
              <w:rPr>
                <w:b/>
                <w:bCs/>
                <w:noProof/>
              </w:rPr>
            </w:pPr>
            <w:r w:rsidRPr="00342FBE">
              <w:rPr>
                <w:b/>
                <w:bCs/>
                <w:noProof/>
              </w:rPr>
              <w:t>Paaiškinimas</w:t>
            </w:r>
          </w:p>
        </w:tc>
      </w:tr>
      <w:tr w:rsidR="00F602CD" w:rsidRPr="00342FBE" w14:paraId="0EBDB4ED" w14:textId="77777777" w:rsidTr="0082758E">
        <w:trPr>
          <w:jc w:val="center"/>
        </w:trPr>
        <w:tc>
          <w:tcPr>
            <w:tcW w:w="1542" w:type="pct"/>
            <w:tcBorders>
              <w:right w:val="single" w:sz="4" w:space="0" w:color="BFBFBF" w:themeColor="background1" w:themeShade="BF"/>
            </w:tcBorders>
            <w:shd w:val="clear" w:color="auto" w:fill="auto"/>
            <w:vAlign w:val="center"/>
          </w:tcPr>
          <w:p w14:paraId="612C39E9" w14:textId="53FD5D44" w:rsidR="00F602CD" w:rsidRPr="00342FBE" w:rsidRDefault="00F602CD" w:rsidP="00F602CD">
            <w:pPr>
              <w:ind w:firstLine="0"/>
              <w:rPr>
                <w:b/>
                <w:szCs w:val="20"/>
              </w:rPr>
            </w:pPr>
            <w:r w:rsidRPr="00342FBE">
              <w:rPr>
                <w:lang w:eastAsia="de-DE"/>
              </w:rPr>
              <w:t>[Mygtukas]</w:t>
            </w:r>
          </w:p>
        </w:tc>
        <w:tc>
          <w:tcPr>
            <w:tcW w:w="3458" w:type="pct"/>
            <w:tcBorders>
              <w:left w:val="single" w:sz="4" w:space="0" w:color="BFBFBF" w:themeColor="background1" w:themeShade="BF"/>
            </w:tcBorders>
          </w:tcPr>
          <w:p w14:paraId="78B68FF5" w14:textId="41BB5FD9" w:rsidR="00F602CD" w:rsidRPr="00342FBE" w:rsidRDefault="00F602CD" w:rsidP="00F602CD">
            <w:pPr>
              <w:pStyle w:val="Tekstaslentels"/>
              <w:spacing w:after="0"/>
            </w:pPr>
            <w:r w:rsidRPr="00342FBE">
              <w:rPr>
                <w:lang w:eastAsia="de-DE"/>
              </w:rPr>
              <w:t xml:space="preserve">Dialogo lango arba lango mygtukai (taip pat vadinami komandiniais mygtukais) tekste yra žymimi kvadratiniais skliausteliais []. Tarp skliaustelių yra rašomas mygtuko pavadinimas. Sistemoje atvaizduoti kaip keturkampiai mygtukai ir aktyvios nuorodos (pabrauktas tekstas). </w:t>
            </w:r>
          </w:p>
        </w:tc>
      </w:tr>
      <w:tr w:rsidR="00F602CD" w:rsidRPr="00342FBE" w14:paraId="46B7976A" w14:textId="77777777" w:rsidTr="0082758E">
        <w:trPr>
          <w:jc w:val="center"/>
        </w:trPr>
        <w:tc>
          <w:tcPr>
            <w:tcW w:w="1542" w:type="pct"/>
            <w:tcBorders>
              <w:right w:val="single" w:sz="4" w:space="0" w:color="BFBFBF" w:themeColor="background1" w:themeShade="BF"/>
            </w:tcBorders>
            <w:shd w:val="clear" w:color="auto" w:fill="auto"/>
            <w:vAlign w:val="center"/>
          </w:tcPr>
          <w:p w14:paraId="1ED29296" w14:textId="4C58DEC0" w:rsidR="00F602CD" w:rsidRPr="00342FBE" w:rsidRDefault="00F602CD" w:rsidP="00F602CD">
            <w:pPr>
              <w:ind w:firstLine="0"/>
              <w:rPr>
                <w:b/>
                <w:szCs w:val="20"/>
              </w:rPr>
            </w:pPr>
            <w:r w:rsidRPr="00342FBE">
              <w:rPr>
                <w:lang w:eastAsia="de-DE"/>
              </w:rPr>
              <w:t>„Meniu punktas”</w:t>
            </w:r>
          </w:p>
        </w:tc>
        <w:tc>
          <w:tcPr>
            <w:tcW w:w="3458" w:type="pct"/>
            <w:tcBorders>
              <w:left w:val="single" w:sz="4" w:space="0" w:color="BFBFBF" w:themeColor="background1" w:themeShade="BF"/>
            </w:tcBorders>
          </w:tcPr>
          <w:p w14:paraId="0F4E3799" w14:textId="54D3972F" w:rsidR="00F602CD" w:rsidRPr="00342FBE" w:rsidRDefault="00F602CD" w:rsidP="00F602CD">
            <w:pPr>
              <w:pStyle w:val="Tekstaslentels"/>
              <w:spacing w:after="0"/>
            </w:pPr>
            <w:r w:rsidRPr="00342FBE">
              <w:rPr>
                <w:lang w:eastAsia="de-DE"/>
              </w:rPr>
              <w:t>Kabutėmis „” yra žymimas meniu punktas. Tarp kabučių yra rašomas meniu punkto pavadinimas.</w:t>
            </w:r>
          </w:p>
        </w:tc>
      </w:tr>
      <w:tr w:rsidR="00F602CD" w:rsidRPr="00342FBE" w14:paraId="31909353" w14:textId="77777777" w:rsidTr="0082758E">
        <w:trPr>
          <w:jc w:val="center"/>
        </w:trPr>
        <w:tc>
          <w:tcPr>
            <w:tcW w:w="1542" w:type="pct"/>
            <w:tcBorders>
              <w:right w:val="single" w:sz="4" w:space="0" w:color="BFBFBF" w:themeColor="background1" w:themeShade="BF"/>
            </w:tcBorders>
            <w:shd w:val="clear" w:color="auto" w:fill="auto"/>
            <w:vAlign w:val="center"/>
          </w:tcPr>
          <w:p w14:paraId="0C388525" w14:textId="545BCC0D" w:rsidR="00F602CD" w:rsidRPr="00342FBE" w:rsidRDefault="00F602CD" w:rsidP="00F602CD">
            <w:pPr>
              <w:ind w:firstLine="0"/>
              <w:rPr>
                <w:b/>
                <w:szCs w:val="20"/>
              </w:rPr>
            </w:pPr>
            <w:r w:rsidRPr="00342FBE">
              <w:rPr>
                <w:noProof/>
                <w:lang w:eastAsia="en-GB"/>
              </w:rPr>
              <w:drawing>
                <wp:inline distT="0" distB="0" distL="0" distR="0" wp14:anchorId="60AFF0BA" wp14:editId="58B2FFE3">
                  <wp:extent cx="112395" cy="112395"/>
                  <wp:effectExtent l="0" t="0" r="1905" b="1905"/>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 cy="112395"/>
                          </a:xfrm>
                          <a:prstGeom prst="rect">
                            <a:avLst/>
                          </a:prstGeom>
                          <a:noFill/>
                          <a:ln>
                            <a:noFill/>
                          </a:ln>
                        </pic:spPr>
                      </pic:pic>
                    </a:graphicData>
                  </a:graphic>
                </wp:inline>
              </w:drawing>
            </w:r>
            <w:r w:rsidRPr="00342FBE">
              <w:rPr>
                <w:lang w:eastAsia="de-DE"/>
              </w:rPr>
              <w:t xml:space="preserve"> Žymimasis langelis</w:t>
            </w:r>
          </w:p>
        </w:tc>
        <w:tc>
          <w:tcPr>
            <w:tcW w:w="3458" w:type="pct"/>
            <w:tcBorders>
              <w:left w:val="single" w:sz="4" w:space="0" w:color="BFBFBF" w:themeColor="background1" w:themeShade="BF"/>
            </w:tcBorders>
          </w:tcPr>
          <w:p w14:paraId="6F58826D" w14:textId="7D7B6C83" w:rsidR="00F602CD" w:rsidRPr="00342FBE" w:rsidRDefault="00F602CD" w:rsidP="00F602CD">
            <w:pPr>
              <w:pStyle w:val="Tekstaslentels"/>
              <w:spacing w:after="0"/>
            </w:pPr>
            <w:r w:rsidRPr="00342FBE">
              <w:rPr>
                <w:lang w:eastAsia="de-DE"/>
              </w:rPr>
              <w:t>Kvadrato formos figūra, kurios dešinėje arba kairėje yra rašomas tekstas. Aprašymas atspindi galimą veiksmą. Figūra parodo, ar yra pasirinkta nurodyta reikšmė, ar ne. Sistemos naudotojas gali keisti pasirinkimo langelio reikšmę pele pažymint arba panaikinant požymį langelyje.</w:t>
            </w:r>
          </w:p>
        </w:tc>
      </w:tr>
      <w:tr w:rsidR="00F602CD" w:rsidRPr="00342FBE" w14:paraId="57DEBFEA" w14:textId="77777777" w:rsidTr="0082758E">
        <w:trPr>
          <w:jc w:val="center"/>
        </w:trPr>
        <w:tc>
          <w:tcPr>
            <w:tcW w:w="1542" w:type="pct"/>
            <w:tcBorders>
              <w:right w:val="single" w:sz="4" w:space="0" w:color="BFBFBF" w:themeColor="background1" w:themeShade="BF"/>
            </w:tcBorders>
            <w:shd w:val="clear" w:color="auto" w:fill="auto"/>
            <w:vAlign w:val="center"/>
          </w:tcPr>
          <w:p w14:paraId="12709738" w14:textId="02FECF7C" w:rsidR="00F602CD" w:rsidRPr="00342FBE" w:rsidRDefault="00F602CD" w:rsidP="00F602CD">
            <w:pPr>
              <w:ind w:firstLine="0"/>
              <w:rPr>
                <w:b/>
                <w:szCs w:val="20"/>
              </w:rPr>
            </w:pPr>
            <w:r w:rsidRPr="00342FBE">
              <w:rPr>
                <w:noProof/>
                <w:lang w:eastAsia="en-GB"/>
              </w:rPr>
              <w:drawing>
                <wp:inline distT="0" distB="0" distL="0" distR="0" wp14:anchorId="046A7F20" wp14:editId="049B8F26">
                  <wp:extent cx="103505" cy="10350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3505" cy="103505"/>
                          </a:xfrm>
                          <a:prstGeom prst="rect">
                            <a:avLst/>
                          </a:prstGeom>
                          <a:noFill/>
                          <a:ln>
                            <a:noFill/>
                          </a:ln>
                        </pic:spPr>
                      </pic:pic>
                    </a:graphicData>
                  </a:graphic>
                </wp:inline>
              </w:drawing>
            </w:r>
            <w:r w:rsidRPr="00342FBE">
              <w:rPr>
                <w:lang w:eastAsia="de-DE"/>
              </w:rPr>
              <w:t xml:space="preserve"> Žymimoji akutė</w:t>
            </w:r>
          </w:p>
        </w:tc>
        <w:tc>
          <w:tcPr>
            <w:tcW w:w="3458" w:type="pct"/>
            <w:tcBorders>
              <w:left w:val="single" w:sz="4" w:space="0" w:color="BFBFBF" w:themeColor="background1" w:themeShade="BF"/>
            </w:tcBorders>
          </w:tcPr>
          <w:p w14:paraId="0465FE70" w14:textId="55F57B43" w:rsidR="00F602CD" w:rsidRPr="00342FBE" w:rsidRDefault="00F602CD" w:rsidP="00F602CD">
            <w:pPr>
              <w:pStyle w:val="Tekstaslentels"/>
              <w:spacing w:after="0"/>
            </w:pPr>
            <w:r w:rsidRPr="00342FBE">
              <w:rPr>
                <w:lang w:eastAsia="de-DE"/>
              </w:rPr>
              <w:t>Apvali figūra, kurios dešinėje parašytas tekstas. Aprašymas atspindi galimą veiksmą ar pasirinkimą. Figūra parodo, ar yra pasirinktas vienas iš kelių galimų veiksmų. Sistemos naudotojas gali pažymėti norimą žymimąją akutę pelės paspaudimu.</w:t>
            </w:r>
          </w:p>
        </w:tc>
      </w:tr>
      <w:tr w:rsidR="00F602CD" w:rsidRPr="00342FBE" w14:paraId="32E47057" w14:textId="77777777" w:rsidTr="0082758E">
        <w:trPr>
          <w:jc w:val="center"/>
        </w:trPr>
        <w:tc>
          <w:tcPr>
            <w:tcW w:w="1542" w:type="pct"/>
            <w:tcBorders>
              <w:right w:val="single" w:sz="4" w:space="0" w:color="BFBFBF" w:themeColor="background1" w:themeShade="BF"/>
            </w:tcBorders>
            <w:shd w:val="clear" w:color="auto" w:fill="auto"/>
            <w:vAlign w:val="center"/>
          </w:tcPr>
          <w:p w14:paraId="17755AD0" w14:textId="4586A204" w:rsidR="00F602CD" w:rsidRPr="00342FBE" w:rsidRDefault="00F602CD" w:rsidP="00F602CD">
            <w:pPr>
              <w:ind w:firstLine="0"/>
              <w:rPr>
                <w:b/>
                <w:szCs w:val="20"/>
              </w:rPr>
            </w:pPr>
            <w:r w:rsidRPr="00342FBE">
              <w:rPr>
                <w:lang w:eastAsia="de-DE"/>
              </w:rPr>
              <w:t>Pagrindinis meniu</w:t>
            </w:r>
          </w:p>
        </w:tc>
        <w:tc>
          <w:tcPr>
            <w:tcW w:w="3458" w:type="pct"/>
            <w:tcBorders>
              <w:left w:val="single" w:sz="4" w:space="0" w:color="BFBFBF" w:themeColor="background1" w:themeShade="BF"/>
            </w:tcBorders>
          </w:tcPr>
          <w:p w14:paraId="0C299922" w14:textId="46EEF858" w:rsidR="00F602CD" w:rsidRPr="00342FBE" w:rsidRDefault="00F602CD" w:rsidP="00F602CD">
            <w:pPr>
              <w:pStyle w:val="Tekstaslentels"/>
              <w:spacing w:after="0"/>
            </w:pPr>
            <w:r w:rsidRPr="00342FBE">
              <w:rPr>
                <w:lang w:eastAsia="de-DE"/>
              </w:rPr>
              <w:t>Pagrindiniame meniu yra pristatomos pagrindinės sistemos funkcijos. Pagrindinio meniu punktai yra pasirenkami pelės kairiojo klavišo spustelėjimu.</w:t>
            </w:r>
          </w:p>
        </w:tc>
      </w:tr>
      <w:tr w:rsidR="00F602CD" w:rsidRPr="00342FBE" w14:paraId="29B999B7" w14:textId="77777777" w:rsidTr="0082758E">
        <w:trPr>
          <w:jc w:val="center"/>
        </w:trPr>
        <w:tc>
          <w:tcPr>
            <w:tcW w:w="1542" w:type="pct"/>
            <w:tcBorders>
              <w:right w:val="single" w:sz="4" w:space="0" w:color="BFBFBF" w:themeColor="background1" w:themeShade="BF"/>
            </w:tcBorders>
            <w:shd w:val="clear" w:color="auto" w:fill="auto"/>
            <w:vAlign w:val="center"/>
          </w:tcPr>
          <w:p w14:paraId="00B67BEC" w14:textId="58BA13A5" w:rsidR="00F602CD" w:rsidRPr="00342FBE" w:rsidRDefault="00F602CD" w:rsidP="00F602CD">
            <w:pPr>
              <w:ind w:firstLine="0"/>
              <w:rPr>
                <w:b/>
                <w:szCs w:val="20"/>
              </w:rPr>
            </w:pPr>
            <w:r w:rsidRPr="00342FBE">
              <w:rPr>
                <w:lang w:eastAsia="de-DE"/>
              </w:rPr>
              <w:t>„Skirtukas“</w:t>
            </w:r>
          </w:p>
        </w:tc>
        <w:tc>
          <w:tcPr>
            <w:tcW w:w="3458" w:type="pct"/>
            <w:tcBorders>
              <w:left w:val="single" w:sz="4" w:space="0" w:color="BFBFBF" w:themeColor="background1" w:themeShade="BF"/>
            </w:tcBorders>
          </w:tcPr>
          <w:p w14:paraId="73BCB6B1" w14:textId="4563BE11" w:rsidR="00F602CD" w:rsidRPr="00342FBE" w:rsidRDefault="00F602CD" w:rsidP="00F602CD">
            <w:pPr>
              <w:pStyle w:val="Tekstaslentels"/>
              <w:spacing w:after="0"/>
            </w:pPr>
            <w:r w:rsidRPr="00342FBE">
              <w:rPr>
                <w:lang w:eastAsia="de-DE"/>
              </w:rPr>
              <w:t>Išsikišusi lango dalis, kurią spustelėjus atveriamas atitinkamas langas.</w:t>
            </w:r>
          </w:p>
        </w:tc>
      </w:tr>
    </w:tbl>
    <w:p w14:paraId="65E8CD6D" w14:textId="2F1DCA9B" w:rsidR="00F602CD" w:rsidRPr="00342FBE" w:rsidRDefault="00F602CD" w:rsidP="00F602CD"/>
    <w:p w14:paraId="24F26764" w14:textId="77777777" w:rsidR="00F602CD" w:rsidRPr="00342FBE" w:rsidRDefault="00F602CD" w:rsidP="00F602CD"/>
    <w:p w14:paraId="105CEDEC" w14:textId="5BD62D48" w:rsidR="000B3E2B" w:rsidRPr="00342FBE" w:rsidRDefault="00890A0F" w:rsidP="00715805">
      <w:pPr>
        <w:pStyle w:val="Heading2"/>
      </w:pPr>
      <w:bookmarkStart w:id="9" w:name="_Toc429664877"/>
      <w:bookmarkStart w:id="10" w:name="_Toc172619988"/>
      <w:r w:rsidRPr="00342FBE">
        <w:lastRenderedPageBreak/>
        <w:t>VSFS</w:t>
      </w:r>
      <w:r w:rsidR="00315C9C" w:rsidRPr="00342FBE">
        <w:t>V</w:t>
      </w:r>
      <w:r w:rsidRPr="00342FBE">
        <w:t>VP IS</w:t>
      </w:r>
      <w:r w:rsidR="000B3E2B" w:rsidRPr="00342FBE">
        <w:t xml:space="preserve"> sistemos įvedimo ir valdymo elementai</w:t>
      </w:r>
      <w:bookmarkEnd w:id="9"/>
      <w:bookmarkEnd w:id="10"/>
      <w:r w:rsidR="000B3E2B" w:rsidRPr="00342FBE">
        <w:fldChar w:fldCharType="begin"/>
      </w:r>
      <w:r w:rsidR="000B3E2B" w:rsidRPr="00342FBE">
        <w:instrText xml:space="preserve"> XE "Įvedimo ir valdymo elementai" </w:instrText>
      </w:r>
      <w:r w:rsidR="000B3E2B" w:rsidRPr="00342FBE">
        <w:fldChar w:fldCharType="end"/>
      </w:r>
    </w:p>
    <w:p w14:paraId="58203021" w14:textId="7948A1F2" w:rsidR="000B3E2B" w:rsidRPr="00342FBE" w:rsidRDefault="000B3E2B" w:rsidP="000B3E2B">
      <w:pPr>
        <w:pStyle w:val="Caption"/>
        <w:jc w:val="left"/>
      </w:pPr>
      <w:r w:rsidRPr="00342FBE">
        <w:rPr>
          <w:b/>
        </w:rPr>
        <w:t xml:space="preserve">Lentelė </w:t>
      </w:r>
      <w:r w:rsidRPr="00342FBE">
        <w:rPr>
          <w:b/>
        </w:rPr>
        <w:fldChar w:fldCharType="begin"/>
      </w:r>
      <w:r w:rsidRPr="00342FBE">
        <w:rPr>
          <w:b/>
        </w:rPr>
        <w:instrText xml:space="preserve"> SEQ Lentelė \* ARABIC </w:instrText>
      </w:r>
      <w:r w:rsidRPr="00342FBE">
        <w:rPr>
          <w:b/>
        </w:rPr>
        <w:fldChar w:fldCharType="separate"/>
      </w:r>
      <w:r w:rsidR="006D5F46">
        <w:rPr>
          <w:b/>
          <w:noProof/>
        </w:rPr>
        <w:t>2</w:t>
      </w:r>
      <w:r w:rsidRPr="00342FBE">
        <w:rPr>
          <w:b/>
        </w:rPr>
        <w:fldChar w:fldCharType="end"/>
      </w:r>
      <w:r w:rsidRPr="00342FBE">
        <w:rPr>
          <w:b/>
        </w:rPr>
        <w:t>.</w:t>
      </w:r>
      <w:r w:rsidRPr="00342FBE">
        <w:t xml:space="preserve"> Įvedimo ir valdymo elementai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6277"/>
        <w:gridCol w:w="3645"/>
      </w:tblGrid>
      <w:tr w:rsidR="00F602CD" w:rsidRPr="00342FBE" w14:paraId="0887C9A9" w14:textId="77777777" w:rsidTr="00C73F35">
        <w:trPr>
          <w:tblHeader/>
          <w:jc w:val="center"/>
        </w:trPr>
        <w:tc>
          <w:tcPr>
            <w:tcW w:w="3163" w:type="pct"/>
            <w:tcBorders>
              <w:right w:val="single" w:sz="4" w:space="0" w:color="BFBFBF" w:themeColor="background1" w:themeShade="BF"/>
            </w:tcBorders>
            <w:shd w:val="clear" w:color="auto" w:fill="BEE3A5"/>
            <w:vAlign w:val="center"/>
          </w:tcPr>
          <w:p w14:paraId="33E4E948" w14:textId="77777777" w:rsidR="00F602CD" w:rsidRPr="00342FBE" w:rsidRDefault="00F602CD" w:rsidP="00066135">
            <w:pPr>
              <w:spacing w:after="100"/>
              <w:rPr>
                <w:b/>
                <w:bCs/>
                <w:noProof/>
              </w:rPr>
            </w:pPr>
            <w:r w:rsidRPr="00342FBE">
              <w:rPr>
                <w:b/>
                <w:bCs/>
                <w:noProof/>
              </w:rPr>
              <w:t>Sąvoka/terminas</w:t>
            </w:r>
          </w:p>
        </w:tc>
        <w:tc>
          <w:tcPr>
            <w:tcW w:w="1837" w:type="pct"/>
            <w:tcBorders>
              <w:left w:val="single" w:sz="4" w:space="0" w:color="BFBFBF" w:themeColor="background1" w:themeShade="BF"/>
            </w:tcBorders>
            <w:shd w:val="clear" w:color="auto" w:fill="BEE3A5"/>
            <w:vAlign w:val="center"/>
          </w:tcPr>
          <w:p w14:paraId="6FD63A4F" w14:textId="77777777" w:rsidR="00F602CD" w:rsidRPr="00342FBE" w:rsidRDefault="00F602CD" w:rsidP="00066135">
            <w:pPr>
              <w:spacing w:after="100"/>
              <w:rPr>
                <w:b/>
                <w:bCs/>
                <w:noProof/>
              </w:rPr>
            </w:pPr>
            <w:r w:rsidRPr="00342FBE">
              <w:rPr>
                <w:b/>
                <w:bCs/>
                <w:noProof/>
              </w:rPr>
              <w:t>Paaiškinimas</w:t>
            </w:r>
          </w:p>
        </w:tc>
      </w:tr>
      <w:tr w:rsidR="00F602CD" w:rsidRPr="00342FBE" w14:paraId="766C6F56" w14:textId="77777777" w:rsidTr="00C73F35">
        <w:trPr>
          <w:jc w:val="center"/>
        </w:trPr>
        <w:tc>
          <w:tcPr>
            <w:tcW w:w="3163" w:type="pct"/>
            <w:tcBorders>
              <w:right w:val="single" w:sz="4" w:space="0" w:color="BFBFBF" w:themeColor="background1" w:themeShade="BF"/>
            </w:tcBorders>
            <w:shd w:val="clear" w:color="auto" w:fill="auto"/>
          </w:tcPr>
          <w:p w14:paraId="5C500DAB" w14:textId="4AEE0C79" w:rsidR="00F602CD" w:rsidRPr="00342FBE" w:rsidRDefault="00F602CD" w:rsidP="00F602CD">
            <w:pPr>
              <w:ind w:firstLine="0"/>
              <w:rPr>
                <w:b/>
                <w:szCs w:val="20"/>
              </w:rPr>
            </w:pPr>
            <w:r w:rsidRPr="00342FBE">
              <w:object w:dxaOrig="2490" w:dyaOrig="495" w14:anchorId="1498F4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22.8pt" o:ole="">
                  <v:imagedata r:id="rId17" o:title=""/>
                </v:shape>
                <o:OLEObject Type="Embed" ProgID="PBrush" ShapeID="_x0000_i1025" DrawAspect="Content" ObjectID="_1790752395" r:id="rId18"/>
              </w:object>
            </w:r>
          </w:p>
        </w:tc>
        <w:tc>
          <w:tcPr>
            <w:tcW w:w="1837" w:type="pct"/>
            <w:tcBorders>
              <w:left w:val="single" w:sz="4" w:space="0" w:color="BFBFBF" w:themeColor="background1" w:themeShade="BF"/>
            </w:tcBorders>
            <w:vAlign w:val="center"/>
          </w:tcPr>
          <w:p w14:paraId="06293895" w14:textId="662BFBA9" w:rsidR="00F602CD" w:rsidRPr="00342FBE" w:rsidRDefault="00F602CD" w:rsidP="00F602CD">
            <w:pPr>
              <w:pStyle w:val="Tekstaslentels"/>
              <w:spacing w:after="0"/>
            </w:pPr>
            <w:r w:rsidRPr="00342FBE">
              <w:rPr>
                <w:lang w:eastAsia="de-DE"/>
              </w:rPr>
              <w:t>Įvedimo elementas. Šiame įvedimo elemente, priklausomai nuo lauko paskirties galima įvesti tekstines ir/arba skaitines reikšmes.</w:t>
            </w:r>
          </w:p>
        </w:tc>
      </w:tr>
      <w:tr w:rsidR="00F602CD" w:rsidRPr="00342FBE" w14:paraId="1656FC36" w14:textId="77777777" w:rsidTr="00C73F35">
        <w:trPr>
          <w:jc w:val="center"/>
        </w:trPr>
        <w:tc>
          <w:tcPr>
            <w:tcW w:w="3163" w:type="pct"/>
            <w:tcBorders>
              <w:right w:val="single" w:sz="4" w:space="0" w:color="BFBFBF" w:themeColor="background1" w:themeShade="BF"/>
            </w:tcBorders>
            <w:shd w:val="clear" w:color="auto" w:fill="auto"/>
          </w:tcPr>
          <w:p w14:paraId="38F833D3" w14:textId="4AB651E2" w:rsidR="00F602CD" w:rsidRPr="00342FBE" w:rsidRDefault="00C75CC3" w:rsidP="00F602CD">
            <w:pPr>
              <w:ind w:firstLine="0"/>
              <w:rPr>
                <w:b/>
                <w:szCs w:val="20"/>
              </w:rPr>
            </w:pPr>
            <w:r w:rsidRPr="00342FBE">
              <w:rPr>
                <w:b/>
                <w:noProof/>
                <w:szCs w:val="20"/>
              </w:rPr>
              <w:drawing>
                <wp:inline distT="0" distB="0" distL="0" distR="0" wp14:anchorId="4F701C8C" wp14:editId="1B0411B6">
                  <wp:extent cx="1143099" cy="2743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43099" cy="274344"/>
                          </a:xfrm>
                          <a:prstGeom prst="rect">
                            <a:avLst/>
                          </a:prstGeom>
                        </pic:spPr>
                      </pic:pic>
                    </a:graphicData>
                  </a:graphic>
                </wp:inline>
              </w:drawing>
            </w:r>
          </w:p>
        </w:tc>
        <w:tc>
          <w:tcPr>
            <w:tcW w:w="1837" w:type="pct"/>
            <w:tcBorders>
              <w:left w:val="single" w:sz="4" w:space="0" w:color="BFBFBF" w:themeColor="background1" w:themeShade="BF"/>
            </w:tcBorders>
            <w:vAlign w:val="center"/>
          </w:tcPr>
          <w:p w14:paraId="24E8E99D" w14:textId="1F361E2F" w:rsidR="00F602CD" w:rsidRPr="00342FBE" w:rsidRDefault="00F602CD" w:rsidP="00F602CD">
            <w:pPr>
              <w:pStyle w:val="Tekstaslentels"/>
              <w:spacing w:after="0"/>
            </w:pPr>
            <w:r w:rsidRPr="00342FBE">
              <w:rPr>
                <w:lang w:eastAsia="de-DE"/>
              </w:rPr>
              <w:t>Mygtukas. Paspaudus mygtuką yra atliekamas vienas ar kitas veiksmas. Ant mygtuko esantis tekstas nusako mygtuko atliekamą funkciją.</w:t>
            </w:r>
          </w:p>
        </w:tc>
      </w:tr>
      <w:tr w:rsidR="00F602CD" w:rsidRPr="00342FBE" w14:paraId="70A2EED1" w14:textId="77777777" w:rsidTr="00C73F35">
        <w:trPr>
          <w:jc w:val="center"/>
        </w:trPr>
        <w:tc>
          <w:tcPr>
            <w:tcW w:w="3163" w:type="pct"/>
            <w:tcBorders>
              <w:right w:val="single" w:sz="4" w:space="0" w:color="BFBFBF" w:themeColor="background1" w:themeShade="BF"/>
            </w:tcBorders>
            <w:shd w:val="clear" w:color="auto" w:fill="auto"/>
          </w:tcPr>
          <w:p w14:paraId="221664BB" w14:textId="1E69F172" w:rsidR="00F602CD" w:rsidRPr="00342FBE" w:rsidRDefault="005A2EFB" w:rsidP="00F602CD">
            <w:pPr>
              <w:ind w:firstLine="0"/>
              <w:rPr>
                <w:b/>
                <w:szCs w:val="20"/>
              </w:rPr>
            </w:pPr>
            <w:r w:rsidRPr="00342FBE">
              <w:rPr>
                <w:b/>
                <w:noProof/>
                <w:szCs w:val="20"/>
              </w:rPr>
              <w:drawing>
                <wp:inline distT="0" distB="0" distL="0" distR="0" wp14:anchorId="61605C2F" wp14:editId="48BD52A3">
                  <wp:extent cx="1577477" cy="480102"/>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77477" cy="480102"/>
                          </a:xfrm>
                          <a:prstGeom prst="rect">
                            <a:avLst/>
                          </a:prstGeom>
                        </pic:spPr>
                      </pic:pic>
                    </a:graphicData>
                  </a:graphic>
                </wp:inline>
              </w:drawing>
            </w:r>
          </w:p>
        </w:tc>
        <w:tc>
          <w:tcPr>
            <w:tcW w:w="1837" w:type="pct"/>
            <w:tcBorders>
              <w:left w:val="single" w:sz="4" w:space="0" w:color="BFBFBF" w:themeColor="background1" w:themeShade="BF"/>
            </w:tcBorders>
            <w:vAlign w:val="center"/>
          </w:tcPr>
          <w:p w14:paraId="50232DDA" w14:textId="2A3970D1" w:rsidR="00F602CD" w:rsidRPr="00342FBE" w:rsidRDefault="00C73F35" w:rsidP="00F602CD">
            <w:pPr>
              <w:pStyle w:val="Tekstaslentels"/>
              <w:spacing w:after="0"/>
            </w:pPr>
            <w:r w:rsidRPr="00342FBE">
              <w:rPr>
                <w:color w:val="000000"/>
                <w:lang w:eastAsia="de-DE"/>
              </w:rPr>
              <w:t>Datos pasirinkimo komponentas. Paspaudus ant kalendoriaus piktogramos dešiniame lauko kampe, atidaromas kalendorius, kuriame galima pasirinkti reikiamą datą.</w:t>
            </w:r>
          </w:p>
        </w:tc>
      </w:tr>
      <w:tr w:rsidR="00F602CD" w:rsidRPr="00342FBE" w14:paraId="170986F1" w14:textId="77777777" w:rsidTr="00C73F35">
        <w:trPr>
          <w:jc w:val="center"/>
        </w:trPr>
        <w:tc>
          <w:tcPr>
            <w:tcW w:w="3163" w:type="pct"/>
            <w:tcBorders>
              <w:right w:val="single" w:sz="4" w:space="0" w:color="BFBFBF" w:themeColor="background1" w:themeShade="BF"/>
            </w:tcBorders>
            <w:shd w:val="clear" w:color="auto" w:fill="auto"/>
          </w:tcPr>
          <w:p w14:paraId="35B0B3F9" w14:textId="37C894BC" w:rsidR="00F602CD" w:rsidRPr="00342FBE" w:rsidRDefault="00A77B47" w:rsidP="00F602CD">
            <w:pPr>
              <w:ind w:firstLine="0"/>
              <w:rPr>
                <w:b/>
                <w:szCs w:val="20"/>
              </w:rPr>
            </w:pPr>
            <w:r w:rsidRPr="00342FBE">
              <w:rPr>
                <w:b/>
                <w:noProof/>
                <w:szCs w:val="20"/>
              </w:rPr>
              <w:drawing>
                <wp:inline distT="0" distB="0" distL="0" distR="0" wp14:anchorId="24FEB768" wp14:editId="5ACED2B8">
                  <wp:extent cx="1104996" cy="27434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04996" cy="274344"/>
                          </a:xfrm>
                          <a:prstGeom prst="rect">
                            <a:avLst/>
                          </a:prstGeom>
                        </pic:spPr>
                      </pic:pic>
                    </a:graphicData>
                  </a:graphic>
                </wp:inline>
              </w:drawing>
            </w:r>
          </w:p>
        </w:tc>
        <w:tc>
          <w:tcPr>
            <w:tcW w:w="1837" w:type="pct"/>
            <w:tcBorders>
              <w:left w:val="single" w:sz="4" w:space="0" w:color="BFBFBF" w:themeColor="background1" w:themeShade="BF"/>
            </w:tcBorders>
            <w:vAlign w:val="center"/>
          </w:tcPr>
          <w:p w14:paraId="56F52E99" w14:textId="3E86DB8A" w:rsidR="00F602CD" w:rsidRPr="00342FBE" w:rsidRDefault="00F602CD" w:rsidP="00F602CD">
            <w:pPr>
              <w:pStyle w:val="Tekstaslentels"/>
              <w:spacing w:after="0"/>
            </w:pPr>
            <w:r w:rsidRPr="00342FBE">
              <w:rPr>
                <w:lang w:eastAsia="de-DE"/>
              </w:rPr>
              <w:t xml:space="preserve">Nuoroda. Paspaudus nuorodą </w:t>
            </w:r>
            <w:r w:rsidR="00C73F35" w:rsidRPr="00342FBE">
              <w:rPr>
                <w:lang w:eastAsia="de-DE"/>
              </w:rPr>
              <w:t>atidaromas susijęs pusl</w:t>
            </w:r>
            <w:r w:rsidR="00BB4020" w:rsidRPr="00342FBE">
              <w:rPr>
                <w:lang w:eastAsia="de-DE"/>
              </w:rPr>
              <w:t>ap</w:t>
            </w:r>
            <w:r w:rsidR="00C73F35" w:rsidRPr="00342FBE">
              <w:rPr>
                <w:lang w:eastAsia="de-DE"/>
              </w:rPr>
              <w:t>is</w:t>
            </w:r>
            <w:r w:rsidRPr="00342FBE">
              <w:rPr>
                <w:lang w:eastAsia="de-DE"/>
              </w:rPr>
              <w:t>. Nuorodos tekstas nusako jos paskirtį.</w:t>
            </w:r>
          </w:p>
        </w:tc>
      </w:tr>
      <w:tr w:rsidR="00F602CD" w:rsidRPr="00342FBE" w14:paraId="4638D876" w14:textId="77777777" w:rsidTr="00C73F35">
        <w:trPr>
          <w:jc w:val="center"/>
        </w:trPr>
        <w:tc>
          <w:tcPr>
            <w:tcW w:w="3163" w:type="pct"/>
            <w:tcBorders>
              <w:right w:val="single" w:sz="4" w:space="0" w:color="BFBFBF" w:themeColor="background1" w:themeShade="BF"/>
            </w:tcBorders>
            <w:shd w:val="clear" w:color="auto" w:fill="auto"/>
          </w:tcPr>
          <w:p w14:paraId="638A797B" w14:textId="0EED3F6D" w:rsidR="00F602CD" w:rsidRPr="00342FBE" w:rsidRDefault="005E7C9F" w:rsidP="00F602CD">
            <w:pPr>
              <w:ind w:firstLine="0"/>
              <w:rPr>
                <w:b/>
                <w:szCs w:val="20"/>
              </w:rPr>
            </w:pPr>
            <w:r w:rsidRPr="00342FBE">
              <w:rPr>
                <w:b/>
                <w:noProof/>
                <w:szCs w:val="20"/>
              </w:rPr>
              <w:drawing>
                <wp:inline distT="0" distB="0" distL="0" distR="0" wp14:anchorId="3EA6E555" wp14:editId="23B8B237">
                  <wp:extent cx="3848433" cy="160795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8433" cy="1607959"/>
                          </a:xfrm>
                          <a:prstGeom prst="rect">
                            <a:avLst/>
                          </a:prstGeom>
                        </pic:spPr>
                      </pic:pic>
                    </a:graphicData>
                  </a:graphic>
                </wp:inline>
              </w:drawing>
            </w:r>
          </w:p>
        </w:tc>
        <w:tc>
          <w:tcPr>
            <w:tcW w:w="1837" w:type="pct"/>
            <w:tcBorders>
              <w:left w:val="single" w:sz="4" w:space="0" w:color="BFBFBF" w:themeColor="background1" w:themeShade="BF"/>
            </w:tcBorders>
            <w:vAlign w:val="center"/>
          </w:tcPr>
          <w:p w14:paraId="52634AC9" w14:textId="54412139" w:rsidR="00F602CD" w:rsidRPr="00342FBE" w:rsidRDefault="00F602CD" w:rsidP="00F602CD">
            <w:pPr>
              <w:pStyle w:val="Tekstaslentels"/>
              <w:spacing w:after="0"/>
            </w:pPr>
            <w:r w:rsidRPr="00342FBE">
              <w:rPr>
                <w:color w:val="000000"/>
                <w:lang w:eastAsia="de-DE"/>
              </w:rPr>
              <w:t>Reikšmės pasirinkimo elementas. Paspaudus ant šio elemento yra atveriamas galimų reikšmių sąrašas. Norima reikšmė pasirenkama paspaudus ją kairiu pelės klavišu.</w:t>
            </w:r>
          </w:p>
        </w:tc>
      </w:tr>
      <w:tr w:rsidR="00F602CD" w:rsidRPr="00342FBE" w14:paraId="4735EC1E" w14:textId="77777777" w:rsidTr="00C73F35">
        <w:trPr>
          <w:jc w:val="center"/>
        </w:trPr>
        <w:tc>
          <w:tcPr>
            <w:tcW w:w="3163" w:type="pct"/>
            <w:tcBorders>
              <w:right w:val="single" w:sz="4" w:space="0" w:color="BFBFBF" w:themeColor="background1" w:themeShade="BF"/>
            </w:tcBorders>
            <w:shd w:val="clear" w:color="auto" w:fill="auto"/>
          </w:tcPr>
          <w:p w14:paraId="2F2C8E03" w14:textId="10020294" w:rsidR="00F602CD" w:rsidRPr="00342FBE" w:rsidRDefault="00F32589" w:rsidP="00F602CD">
            <w:pPr>
              <w:ind w:firstLine="0"/>
              <w:rPr>
                <w:b/>
                <w:szCs w:val="20"/>
              </w:rPr>
            </w:pPr>
            <w:r w:rsidRPr="00342FBE">
              <w:rPr>
                <w:b/>
                <w:noProof/>
                <w:szCs w:val="20"/>
              </w:rPr>
              <w:drawing>
                <wp:inline distT="0" distB="0" distL="0" distR="0" wp14:anchorId="3829B252" wp14:editId="32AAC35D">
                  <wp:extent cx="144793" cy="144793"/>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4793" cy="144793"/>
                          </a:xfrm>
                          <a:prstGeom prst="rect">
                            <a:avLst/>
                          </a:prstGeom>
                        </pic:spPr>
                      </pic:pic>
                    </a:graphicData>
                  </a:graphic>
                </wp:inline>
              </w:drawing>
            </w:r>
          </w:p>
        </w:tc>
        <w:tc>
          <w:tcPr>
            <w:tcW w:w="1837" w:type="pct"/>
            <w:tcBorders>
              <w:left w:val="single" w:sz="4" w:space="0" w:color="BFBFBF" w:themeColor="background1" w:themeShade="BF"/>
            </w:tcBorders>
            <w:vAlign w:val="center"/>
          </w:tcPr>
          <w:p w14:paraId="5B50D631" w14:textId="03899008" w:rsidR="00F602CD" w:rsidRPr="00342FBE" w:rsidRDefault="00F602CD" w:rsidP="00F602CD">
            <w:pPr>
              <w:pStyle w:val="Tekstaslentels"/>
              <w:spacing w:after="0"/>
              <w:rPr>
                <w:lang w:eastAsia="de-DE"/>
              </w:rPr>
            </w:pPr>
            <w:r w:rsidRPr="00342FBE">
              <w:rPr>
                <w:lang w:eastAsia="de-DE"/>
              </w:rPr>
              <w:t xml:space="preserve">Pagalbos komponentas. Užvedus pelę ant šio komponento pasirodo pagalbinė informacija, paaiškinimai, kurie palengvina </w:t>
            </w:r>
            <w:r w:rsidRPr="00342FBE">
              <w:t>naudojimąsi sistema</w:t>
            </w:r>
            <w:r w:rsidRPr="00342FBE">
              <w:rPr>
                <w:lang w:eastAsia="de-DE"/>
              </w:rPr>
              <w:t>.</w:t>
            </w:r>
          </w:p>
        </w:tc>
      </w:tr>
      <w:tr w:rsidR="00502C71" w:rsidRPr="00342FBE" w14:paraId="3D4CB1C1" w14:textId="77777777" w:rsidTr="00C73F35">
        <w:trPr>
          <w:jc w:val="center"/>
        </w:trPr>
        <w:tc>
          <w:tcPr>
            <w:tcW w:w="3163" w:type="pct"/>
            <w:tcBorders>
              <w:right w:val="single" w:sz="4" w:space="0" w:color="BFBFBF" w:themeColor="background1" w:themeShade="BF"/>
            </w:tcBorders>
            <w:shd w:val="clear" w:color="auto" w:fill="auto"/>
          </w:tcPr>
          <w:p w14:paraId="44B09BDC" w14:textId="6EC738A2" w:rsidR="00502C71" w:rsidRPr="00342FBE" w:rsidRDefault="00502C71" w:rsidP="00F602CD">
            <w:pPr>
              <w:ind w:firstLine="0"/>
              <w:rPr>
                <w:b/>
                <w:szCs w:val="20"/>
              </w:rPr>
            </w:pPr>
            <w:r w:rsidRPr="00342FBE">
              <w:rPr>
                <w:b/>
                <w:noProof/>
                <w:szCs w:val="20"/>
              </w:rPr>
              <w:drawing>
                <wp:inline distT="0" distB="0" distL="0" distR="0" wp14:anchorId="6BD49E61" wp14:editId="56CCCF12">
                  <wp:extent cx="167655" cy="152413"/>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7655" cy="152413"/>
                          </a:xfrm>
                          <a:prstGeom prst="rect">
                            <a:avLst/>
                          </a:prstGeom>
                        </pic:spPr>
                      </pic:pic>
                    </a:graphicData>
                  </a:graphic>
                </wp:inline>
              </w:drawing>
            </w:r>
          </w:p>
        </w:tc>
        <w:tc>
          <w:tcPr>
            <w:tcW w:w="1837" w:type="pct"/>
            <w:tcBorders>
              <w:left w:val="single" w:sz="4" w:space="0" w:color="BFBFBF" w:themeColor="background1" w:themeShade="BF"/>
            </w:tcBorders>
            <w:vAlign w:val="center"/>
          </w:tcPr>
          <w:p w14:paraId="46581C91" w14:textId="25FBFF0C" w:rsidR="00502C71" w:rsidRPr="00342FBE" w:rsidRDefault="000261E0" w:rsidP="00F602CD">
            <w:pPr>
              <w:pStyle w:val="Tekstaslentels"/>
              <w:spacing w:after="0"/>
              <w:rPr>
                <w:lang w:eastAsia="de-DE"/>
              </w:rPr>
            </w:pPr>
            <w:r w:rsidRPr="00342FBE">
              <w:rPr>
                <w:lang w:eastAsia="de-DE"/>
              </w:rPr>
              <w:t>Įspėjimas. Užvedus pelę ant šio komponento pasirodo pagalbinė informacija, paaiškinimai</w:t>
            </w:r>
            <w:r w:rsidR="003C4C70" w:rsidRPr="00342FBE">
              <w:rPr>
                <w:lang w:eastAsia="de-DE"/>
              </w:rPr>
              <w:t xml:space="preserve"> įspėjimo priežastį.</w:t>
            </w:r>
          </w:p>
        </w:tc>
      </w:tr>
      <w:tr w:rsidR="00BB4020" w:rsidRPr="00342FBE" w14:paraId="1DB5E735" w14:textId="77777777" w:rsidTr="00C73F35">
        <w:trPr>
          <w:jc w:val="center"/>
        </w:trPr>
        <w:tc>
          <w:tcPr>
            <w:tcW w:w="3163" w:type="pct"/>
            <w:tcBorders>
              <w:right w:val="single" w:sz="4" w:space="0" w:color="BFBFBF" w:themeColor="background1" w:themeShade="BF"/>
            </w:tcBorders>
            <w:shd w:val="clear" w:color="auto" w:fill="auto"/>
          </w:tcPr>
          <w:p w14:paraId="4B8954DB" w14:textId="496367F6" w:rsidR="00BB4020" w:rsidRPr="00342FBE" w:rsidRDefault="005A0422" w:rsidP="00F602CD">
            <w:pPr>
              <w:ind w:firstLine="0"/>
              <w:rPr>
                <w:b/>
                <w:noProof/>
                <w:szCs w:val="20"/>
              </w:rPr>
            </w:pPr>
            <w:r w:rsidRPr="00342FBE">
              <w:rPr>
                <w:b/>
                <w:noProof/>
                <w:szCs w:val="20"/>
              </w:rPr>
              <w:drawing>
                <wp:inline distT="0" distB="0" distL="0" distR="0" wp14:anchorId="0598219C" wp14:editId="384E1DF6">
                  <wp:extent cx="371527" cy="304843"/>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1527" cy="304843"/>
                          </a:xfrm>
                          <a:prstGeom prst="rect">
                            <a:avLst/>
                          </a:prstGeom>
                        </pic:spPr>
                      </pic:pic>
                    </a:graphicData>
                  </a:graphic>
                </wp:inline>
              </w:drawing>
            </w:r>
          </w:p>
        </w:tc>
        <w:tc>
          <w:tcPr>
            <w:tcW w:w="1837" w:type="pct"/>
            <w:tcBorders>
              <w:left w:val="single" w:sz="4" w:space="0" w:color="BFBFBF" w:themeColor="background1" w:themeShade="BF"/>
            </w:tcBorders>
            <w:vAlign w:val="center"/>
          </w:tcPr>
          <w:p w14:paraId="6E8920A2" w14:textId="039D6C34" w:rsidR="00BB4020" w:rsidRPr="00342FBE" w:rsidRDefault="00BB4020" w:rsidP="00F602CD">
            <w:pPr>
              <w:pStyle w:val="Tekstaslentels"/>
              <w:spacing w:after="0"/>
              <w:rPr>
                <w:lang w:eastAsia="de-DE"/>
              </w:rPr>
            </w:pPr>
            <w:r w:rsidRPr="00342FBE">
              <w:rPr>
                <w:lang w:eastAsia="de-DE"/>
              </w:rPr>
              <w:t>Redagavimo mygtukas. Prie</w:t>
            </w:r>
            <w:r w:rsidR="001973E1" w:rsidRPr="00342FBE">
              <w:rPr>
                <w:lang w:eastAsia="de-DE"/>
              </w:rPr>
              <w:t xml:space="preserve"> sistemos</w:t>
            </w:r>
            <w:r w:rsidRPr="00342FBE">
              <w:rPr>
                <w:lang w:eastAsia="de-DE"/>
              </w:rPr>
              <w:t xml:space="preserve"> įrašo paspaudus </w:t>
            </w:r>
            <w:r w:rsidR="001973E1" w:rsidRPr="00342FBE">
              <w:rPr>
                <w:lang w:eastAsia="de-DE"/>
              </w:rPr>
              <w:t>šį mygtuką atidaroma objekto informacijos formoje, kurioje naudotojas gali atlikti pakeitimus.</w:t>
            </w:r>
          </w:p>
        </w:tc>
      </w:tr>
      <w:tr w:rsidR="00BB4020" w:rsidRPr="00342FBE" w14:paraId="5637D517" w14:textId="77777777" w:rsidTr="00C73F35">
        <w:trPr>
          <w:jc w:val="center"/>
        </w:trPr>
        <w:tc>
          <w:tcPr>
            <w:tcW w:w="3163" w:type="pct"/>
            <w:tcBorders>
              <w:right w:val="single" w:sz="4" w:space="0" w:color="BFBFBF" w:themeColor="background1" w:themeShade="BF"/>
            </w:tcBorders>
            <w:shd w:val="clear" w:color="auto" w:fill="auto"/>
          </w:tcPr>
          <w:p w14:paraId="04EA6E01" w14:textId="0BDF1CC2" w:rsidR="00BB4020" w:rsidRPr="00342FBE" w:rsidRDefault="005A0422" w:rsidP="00F602CD">
            <w:pPr>
              <w:ind w:firstLine="0"/>
              <w:rPr>
                <w:b/>
                <w:noProof/>
                <w:szCs w:val="20"/>
              </w:rPr>
            </w:pPr>
            <w:r w:rsidRPr="00342FBE">
              <w:rPr>
                <w:b/>
                <w:noProof/>
                <w:szCs w:val="20"/>
              </w:rPr>
              <w:drawing>
                <wp:inline distT="0" distB="0" distL="0" distR="0" wp14:anchorId="095EE4FE" wp14:editId="1883A5B0">
                  <wp:extent cx="371527" cy="314369"/>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1527" cy="314369"/>
                          </a:xfrm>
                          <a:prstGeom prst="rect">
                            <a:avLst/>
                          </a:prstGeom>
                        </pic:spPr>
                      </pic:pic>
                    </a:graphicData>
                  </a:graphic>
                </wp:inline>
              </w:drawing>
            </w:r>
          </w:p>
        </w:tc>
        <w:tc>
          <w:tcPr>
            <w:tcW w:w="1837" w:type="pct"/>
            <w:tcBorders>
              <w:left w:val="single" w:sz="4" w:space="0" w:color="BFBFBF" w:themeColor="background1" w:themeShade="BF"/>
            </w:tcBorders>
            <w:vAlign w:val="center"/>
          </w:tcPr>
          <w:p w14:paraId="308AC1C1" w14:textId="45FFE96E" w:rsidR="00BB4020" w:rsidRPr="00342FBE" w:rsidRDefault="001973E1" w:rsidP="00F602CD">
            <w:pPr>
              <w:pStyle w:val="Tekstaslentels"/>
              <w:spacing w:after="0"/>
              <w:rPr>
                <w:lang w:eastAsia="de-DE"/>
              </w:rPr>
            </w:pPr>
            <w:r w:rsidRPr="00342FBE">
              <w:rPr>
                <w:lang w:eastAsia="de-DE"/>
              </w:rPr>
              <w:t>Trynimo mygtukas.</w:t>
            </w:r>
            <w:r w:rsidR="00662FEC" w:rsidRPr="00342FBE">
              <w:rPr>
                <w:lang w:eastAsia="de-DE"/>
              </w:rPr>
              <w:t xml:space="preserve"> Prie sistemos įrašo paspaudus šį mygtuką, įrašas pašalinamas iš sistemos.</w:t>
            </w:r>
          </w:p>
        </w:tc>
      </w:tr>
    </w:tbl>
    <w:p w14:paraId="43F856E5" w14:textId="452657C2" w:rsidR="00F602CD" w:rsidRPr="00342FBE" w:rsidRDefault="00F602CD" w:rsidP="00F602CD"/>
    <w:p w14:paraId="40615851" w14:textId="77777777" w:rsidR="000B3E2B" w:rsidRPr="00342FBE" w:rsidRDefault="000B3E2B" w:rsidP="00F602CD">
      <w:pPr>
        <w:ind w:firstLine="0"/>
      </w:pPr>
    </w:p>
    <w:p w14:paraId="7185F018" w14:textId="77777777" w:rsidR="000B3E2B" w:rsidRPr="00342FBE" w:rsidRDefault="000B3E2B" w:rsidP="00715805">
      <w:pPr>
        <w:pStyle w:val="Heading2"/>
      </w:pPr>
      <w:bookmarkStart w:id="11" w:name="_Toc429664878"/>
      <w:bookmarkStart w:id="12" w:name="_Toc172619989"/>
      <w:r w:rsidRPr="00342FBE">
        <w:lastRenderedPageBreak/>
        <w:t>Naudojamos sąvokos ir terminai</w:t>
      </w:r>
      <w:bookmarkEnd w:id="11"/>
      <w:bookmarkEnd w:id="12"/>
      <w:r w:rsidRPr="00342FBE">
        <w:fldChar w:fldCharType="begin"/>
      </w:r>
      <w:r w:rsidRPr="00342FBE">
        <w:instrText xml:space="preserve"> XE "Naudojamos sąvokos ir terminai" </w:instrText>
      </w:r>
      <w:r w:rsidRPr="00342FBE">
        <w:fldChar w:fldCharType="end"/>
      </w:r>
    </w:p>
    <w:p w14:paraId="3A58AC4D" w14:textId="1B8AAE3D" w:rsidR="000B3E2B" w:rsidRPr="00342FBE" w:rsidRDefault="000B3E2B" w:rsidP="000B3E2B">
      <w:pPr>
        <w:pStyle w:val="Caption"/>
        <w:jc w:val="left"/>
      </w:pPr>
      <w:bookmarkStart w:id="13" w:name="_Ref332704831"/>
      <w:r w:rsidRPr="00342FBE">
        <w:rPr>
          <w:b/>
        </w:rPr>
        <w:t xml:space="preserve">Lentelė </w:t>
      </w:r>
      <w:r w:rsidRPr="00342FBE">
        <w:rPr>
          <w:b/>
        </w:rPr>
        <w:fldChar w:fldCharType="begin"/>
      </w:r>
      <w:r w:rsidRPr="00342FBE">
        <w:rPr>
          <w:b/>
        </w:rPr>
        <w:instrText xml:space="preserve"> SEQ Lentelė \* ARABIC </w:instrText>
      </w:r>
      <w:r w:rsidRPr="00342FBE">
        <w:rPr>
          <w:b/>
        </w:rPr>
        <w:fldChar w:fldCharType="separate"/>
      </w:r>
      <w:r w:rsidR="006D5F46">
        <w:rPr>
          <w:b/>
          <w:noProof/>
        </w:rPr>
        <w:t>3</w:t>
      </w:r>
      <w:r w:rsidRPr="00342FBE">
        <w:rPr>
          <w:b/>
        </w:rPr>
        <w:fldChar w:fldCharType="end"/>
      </w:r>
      <w:bookmarkEnd w:id="13"/>
      <w:r w:rsidRPr="00342FBE">
        <w:rPr>
          <w:b/>
        </w:rPr>
        <w:t>.</w:t>
      </w:r>
      <w:r w:rsidRPr="00342FBE">
        <w:t xml:space="preserve"> Naudojamos sąvokos ir terminai</w:t>
      </w:r>
    </w:p>
    <w:tbl>
      <w:tblPr>
        <w:tblW w:w="5000" w:type="pct"/>
        <w:jc w:val="center"/>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3060"/>
        <w:gridCol w:w="6862"/>
      </w:tblGrid>
      <w:tr w:rsidR="00B12435" w:rsidRPr="00342FBE" w14:paraId="44FBF559" w14:textId="77777777" w:rsidTr="00F602CD">
        <w:trPr>
          <w:tblHeader/>
          <w:jc w:val="center"/>
        </w:trPr>
        <w:tc>
          <w:tcPr>
            <w:tcW w:w="1542" w:type="pct"/>
            <w:tcBorders>
              <w:right w:val="single" w:sz="4" w:space="0" w:color="BFBFBF" w:themeColor="background1" w:themeShade="BF"/>
            </w:tcBorders>
            <w:shd w:val="clear" w:color="auto" w:fill="BEE3A5"/>
            <w:vAlign w:val="center"/>
          </w:tcPr>
          <w:p w14:paraId="06552BC9" w14:textId="77777777" w:rsidR="00B12435" w:rsidRPr="00342FBE" w:rsidRDefault="00B12435" w:rsidP="00066135">
            <w:pPr>
              <w:spacing w:after="100"/>
              <w:rPr>
                <w:b/>
                <w:bCs/>
                <w:noProof/>
              </w:rPr>
            </w:pPr>
            <w:bookmarkStart w:id="14" w:name="_Hlk53388841"/>
            <w:r w:rsidRPr="00342FBE">
              <w:rPr>
                <w:b/>
                <w:bCs/>
                <w:noProof/>
              </w:rPr>
              <w:t>Sąvoka/terminas</w:t>
            </w:r>
          </w:p>
        </w:tc>
        <w:tc>
          <w:tcPr>
            <w:tcW w:w="3458" w:type="pct"/>
            <w:tcBorders>
              <w:left w:val="single" w:sz="4" w:space="0" w:color="BFBFBF" w:themeColor="background1" w:themeShade="BF"/>
            </w:tcBorders>
            <w:shd w:val="clear" w:color="auto" w:fill="BEE3A5"/>
            <w:vAlign w:val="center"/>
          </w:tcPr>
          <w:p w14:paraId="0C7D7B9D" w14:textId="77777777" w:rsidR="00B12435" w:rsidRPr="00342FBE" w:rsidRDefault="00B12435" w:rsidP="00066135">
            <w:pPr>
              <w:spacing w:after="100"/>
              <w:rPr>
                <w:b/>
                <w:bCs/>
                <w:noProof/>
              </w:rPr>
            </w:pPr>
            <w:r w:rsidRPr="00342FBE">
              <w:rPr>
                <w:b/>
                <w:bCs/>
                <w:noProof/>
              </w:rPr>
              <w:t>Paaiškinimas</w:t>
            </w:r>
          </w:p>
        </w:tc>
      </w:tr>
      <w:tr w:rsidR="00B12435" w:rsidRPr="00342FBE" w14:paraId="2199A333" w14:textId="77777777" w:rsidTr="00F602CD">
        <w:trPr>
          <w:jc w:val="center"/>
        </w:trPr>
        <w:tc>
          <w:tcPr>
            <w:tcW w:w="1542" w:type="pct"/>
            <w:tcBorders>
              <w:right w:val="single" w:sz="4" w:space="0" w:color="BFBFBF" w:themeColor="background1" w:themeShade="BF"/>
            </w:tcBorders>
            <w:shd w:val="clear" w:color="auto" w:fill="auto"/>
          </w:tcPr>
          <w:p w14:paraId="110043D5" w14:textId="77777777" w:rsidR="00B12435" w:rsidRPr="00342FBE" w:rsidRDefault="00B12435" w:rsidP="00066135">
            <w:pPr>
              <w:ind w:firstLine="0"/>
              <w:rPr>
                <w:b/>
                <w:szCs w:val="20"/>
              </w:rPr>
            </w:pPr>
            <w:r w:rsidRPr="00342FBE">
              <w:rPr>
                <w:b/>
                <w:szCs w:val="20"/>
              </w:rPr>
              <w:t>DB</w:t>
            </w:r>
          </w:p>
        </w:tc>
        <w:tc>
          <w:tcPr>
            <w:tcW w:w="3458" w:type="pct"/>
            <w:tcBorders>
              <w:left w:val="single" w:sz="4" w:space="0" w:color="BFBFBF" w:themeColor="background1" w:themeShade="BF"/>
            </w:tcBorders>
          </w:tcPr>
          <w:p w14:paraId="5236F674" w14:textId="77777777" w:rsidR="00B12435" w:rsidRPr="00342FBE" w:rsidRDefault="00B12435" w:rsidP="00066135">
            <w:pPr>
              <w:pStyle w:val="Tekstaslentels"/>
              <w:spacing w:after="0"/>
            </w:pPr>
            <w:r w:rsidRPr="00342FBE">
              <w:t>Duomenų bazė</w:t>
            </w:r>
          </w:p>
        </w:tc>
      </w:tr>
      <w:tr w:rsidR="00B12435" w:rsidRPr="00342FBE" w14:paraId="4204DE71" w14:textId="77777777" w:rsidTr="00F602CD">
        <w:trPr>
          <w:jc w:val="center"/>
        </w:trPr>
        <w:tc>
          <w:tcPr>
            <w:tcW w:w="1542" w:type="pct"/>
            <w:tcBorders>
              <w:right w:val="single" w:sz="4" w:space="0" w:color="BFBFBF" w:themeColor="background1" w:themeShade="BF"/>
            </w:tcBorders>
            <w:shd w:val="clear" w:color="auto" w:fill="auto"/>
          </w:tcPr>
          <w:p w14:paraId="1E1693F3" w14:textId="77777777" w:rsidR="00B12435" w:rsidRPr="00342FBE" w:rsidRDefault="00B12435" w:rsidP="00066135">
            <w:pPr>
              <w:ind w:firstLine="0"/>
              <w:rPr>
                <w:b/>
                <w:szCs w:val="20"/>
              </w:rPr>
            </w:pPr>
            <w:r w:rsidRPr="00342FBE">
              <w:rPr>
                <w:b/>
                <w:szCs w:val="20"/>
              </w:rPr>
              <w:t>DMS</w:t>
            </w:r>
          </w:p>
        </w:tc>
        <w:tc>
          <w:tcPr>
            <w:tcW w:w="3458" w:type="pct"/>
            <w:tcBorders>
              <w:left w:val="single" w:sz="4" w:space="0" w:color="BFBFBF" w:themeColor="background1" w:themeShade="BF"/>
            </w:tcBorders>
          </w:tcPr>
          <w:p w14:paraId="6336A27F" w14:textId="77777777" w:rsidR="00B12435" w:rsidRPr="00342FBE" w:rsidRDefault="00B12435" w:rsidP="00066135">
            <w:pPr>
              <w:pStyle w:val="Tekstaslentels"/>
              <w:spacing w:after="0"/>
            </w:pPr>
            <w:r w:rsidRPr="00342FBE">
              <w:t>Duomenų mainų sistema</w:t>
            </w:r>
          </w:p>
        </w:tc>
      </w:tr>
      <w:tr w:rsidR="00B12435" w:rsidRPr="00342FBE" w14:paraId="674E54C1" w14:textId="77777777" w:rsidTr="00F602CD">
        <w:trPr>
          <w:jc w:val="center"/>
        </w:trPr>
        <w:tc>
          <w:tcPr>
            <w:tcW w:w="1542" w:type="pct"/>
            <w:tcBorders>
              <w:right w:val="single" w:sz="4" w:space="0" w:color="BFBFBF" w:themeColor="background1" w:themeShade="BF"/>
            </w:tcBorders>
            <w:shd w:val="clear" w:color="auto" w:fill="auto"/>
          </w:tcPr>
          <w:p w14:paraId="4FD67C00" w14:textId="77777777" w:rsidR="00B12435" w:rsidRPr="00342FBE" w:rsidRDefault="00B12435" w:rsidP="00066135">
            <w:pPr>
              <w:ind w:firstLine="0"/>
              <w:rPr>
                <w:b/>
                <w:szCs w:val="20"/>
              </w:rPr>
            </w:pPr>
            <w:r w:rsidRPr="00342FBE">
              <w:rPr>
                <w:b/>
                <w:szCs w:val="20"/>
              </w:rPr>
              <w:t>IS</w:t>
            </w:r>
          </w:p>
        </w:tc>
        <w:tc>
          <w:tcPr>
            <w:tcW w:w="3458" w:type="pct"/>
            <w:tcBorders>
              <w:left w:val="single" w:sz="4" w:space="0" w:color="BFBFBF" w:themeColor="background1" w:themeShade="BF"/>
            </w:tcBorders>
          </w:tcPr>
          <w:p w14:paraId="725FFBDD" w14:textId="77777777" w:rsidR="00B12435" w:rsidRPr="00342FBE" w:rsidRDefault="00B12435" w:rsidP="00066135">
            <w:pPr>
              <w:pStyle w:val="Tekstaslentels"/>
              <w:spacing w:after="0"/>
            </w:pPr>
            <w:r w:rsidRPr="00342FBE">
              <w:t>Informacinė sistema</w:t>
            </w:r>
          </w:p>
        </w:tc>
      </w:tr>
      <w:tr w:rsidR="00B12435" w:rsidRPr="00342FBE" w14:paraId="012FCAB7" w14:textId="77777777" w:rsidTr="00F602CD">
        <w:trPr>
          <w:jc w:val="center"/>
        </w:trPr>
        <w:tc>
          <w:tcPr>
            <w:tcW w:w="1542" w:type="pct"/>
            <w:tcBorders>
              <w:right w:val="single" w:sz="4" w:space="0" w:color="BFBFBF" w:themeColor="background1" w:themeShade="BF"/>
            </w:tcBorders>
            <w:shd w:val="clear" w:color="auto" w:fill="auto"/>
          </w:tcPr>
          <w:p w14:paraId="4316598A" w14:textId="77777777" w:rsidR="00B12435" w:rsidRPr="00342FBE" w:rsidRDefault="00B12435" w:rsidP="00066135">
            <w:pPr>
              <w:ind w:firstLine="0"/>
              <w:rPr>
                <w:b/>
                <w:szCs w:val="20"/>
              </w:rPr>
            </w:pPr>
            <w:r w:rsidRPr="00342FBE">
              <w:rPr>
                <w:b/>
                <w:szCs w:val="20"/>
              </w:rPr>
              <w:t>IT</w:t>
            </w:r>
          </w:p>
        </w:tc>
        <w:tc>
          <w:tcPr>
            <w:tcW w:w="3458" w:type="pct"/>
            <w:tcBorders>
              <w:left w:val="single" w:sz="4" w:space="0" w:color="BFBFBF" w:themeColor="background1" w:themeShade="BF"/>
            </w:tcBorders>
          </w:tcPr>
          <w:p w14:paraId="4B75CC6A" w14:textId="77777777" w:rsidR="00B12435" w:rsidRPr="00342FBE" w:rsidRDefault="00B12435" w:rsidP="00066135">
            <w:pPr>
              <w:pStyle w:val="Tekstaslentels"/>
              <w:spacing w:after="0"/>
            </w:pPr>
            <w:r w:rsidRPr="00342FBE">
              <w:t>Informacinės technologijos</w:t>
            </w:r>
          </w:p>
        </w:tc>
      </w:tr>
      <w:tr w:rsidR="00B12435" w:rsidRPr="00342FBE" w14:paraId="24A96363" w14:textId="77777777" w:rsidTr="00F602CD">
        <w:trPr>
          <w:jc w:val="center"/>
        </w:trPr>
        <w:tc>
          <w:tcPr>
            <w:tcW w:w="1542" w:type="pct"/>
            <w:tcBorders>
              <w:right w:val="single" w:sz="4" w:space="0" w:color="BFBFBF" w:themeColor="background1" w:themeShade="BF"/>
            </w:tcBorders>
            <w:shd w:val="clear" w:color="auto" w:fill="auto"/>
          </w:tcPr>
          <w:p w14:paraId="6B9B549A" w14:textId="77777777" w:rsidR="00B12435" w:rsidRPr="00342FBE" w:rsidRDefault="00B12435" w:rsidP="00066135">
            <w:pPr>
              <w:ind w:firstLine="0"/>
              <w:rPr>
                <w:b/>
                <w:szCs w:val="20"/>
              </w:rPr>
            </w:pPr>
            <w:r w:rsidRPr="00342FBE">
              <w:rPr>
                <w:b/>
                <w:szCs w:val="20"/>
              </w:rPr>
              <w:t>SVVP</w:t>
            </w:r>
          </w:p>
        </w:tc>
        <w:tc>
          <w:tcPr>
            <w:tcW w:w="3458" w:type="pct"/>
            <w:tcBorders>
              <w:left w:val="single" w:sz="4" w:space="0" w:color="BFBFBF" w:themeColor="background1" w:themeShade="BF"/>
            </w:tcBorders>
          </w:tcPr>
          <w:p w14:paraId="41098112" w14:textId="77777777" w:rsidR="00B12435" w:rsidRPr="00342FBE" w:rsidRDefault="00B12435" w:rsidP="00066135">
            <w:pPr>
              <w:pStyle w:val="Tekstaslentels"/>
              <w:spacing w:after="0"/>
            </w:pPr>
            <w:r w:rsidRPr="00342FBE">
              <w:t>Sienų valdymo ir vizų priemonė</w:t>
            </w:r>
          </w:p>
        </w:tc>
      </w:tr>
      <w:tr w:rsidR="00B12435" w:rsidRPr="00342FBE" w14:paraId="46EA0246" w14:textId="77777777" w:rsidTr="00F602CD">
        <w:trPr>
          <w:jc w:val="center"/>
        </w:trPr>
        <w:tc>
          <w:tcPr>
            <w:tcW w:w="1542" w:type="pct"/>
            <w:tcBorders>
              <w:right w:val="single" w:sz="4" w:space="0" w:color="BFBFBF" w:themeColor="background1" w:themeShade="BF"/>
            </w:tcBorders>
            <w:shd w:val="clear" w:color="auto" w:fill="auto"/>
          </w:tcPr>
          <w:p w14:paraId="11568A42" w14:textId="77777777" w:rsidR="00B12435" w:rsidRPr="00342FBE" w:rsidRDefault="00B12435" w:rsidP="00066135">
            <w:pPr>
              <w:ind w:firstLine="0"/>
              <w:rPr>
                <w:b/>
                <w:szCs w:val="20"/>
              </w:rPr>
            </w:pPr>
            <w:r w:rsidRPr="00342FBE">
              <w:rPr>
                <w:b/>
                <w:szCs w:val="20"/>
              </w:rPr>
              <w:t>Techninė specifikacija</w:t>
            </w:r>
          </w:p>
        </w:tc>
        <w:tc>
          <w:tcPr>
            <w:tcW w:w="3458" w:type="pct"/>
            <w:tcBorders>
              <w:left w:val="single" w:sz="4" w:space="0" w:color="BFBFBF" w:themeColor="background1" w:themeShade="BF"/>
            </w:tcBorders>
          </w:tcPr>
          <w:p w14:paraId="4002CFC8" w14:textId="77777777" w:rsidR="00B12435" w:rsidRPr="00342FBE" w:rsidRDefault="00B12435" w:rsidP="00066135">
            <w:pPr>
              <w:pStyle w:val="Tekstaslentels"/>
              <w:spacing w:after="0"/>
            </w:pPr>
            <w:r w:rsidRPr="00342FBE">
              <w:t>Vidaus saugumo fondo informacinės sistemos modernizavimo, palaikymo ir garantinės priežiūros  paslaugų atviro konkurso sąlygų 1 priedas - techninė specifikacija</w:t>
            </w:r>
          </w:p>
        </w:tc>
      </w:tr>
      <w:tr w:rsidR="00B12435" w:rsidRPr="00342FBE" w14:paraId="7AE6165C" w14:textId="77777777" w:rsidTr="00F602CD">
        <w:trPr>
          <w:jc w:val="center"/>
        </w:trPr>
        <w:tc>
          <w:tcPr>
            <w:tcW w:w="1542" w:type="pct"/>
            <w:tcBorders>
              <w:right w:val="single" w:sz="4" w:space="0" w:color="BFBFBF" w:themeColor="background1" w:themeShade="BF"/>
            </w:tcBorders>
            <w:shd w:val="clear" w:color="auto" w:fill="auto"/>
          </w:tcPr>
          <w:p w14:paraId="1A66105F" w14:textId="77777777" w:rsidR="00B12435" w:rsidRPr="00342FBE" w:rsidRDefault="00B12435" w:rsidP="00066135">
            <w:pPr>
              <w:ind w:firstLine="0"/>
              <w:rPr>
                <w:b/>
                <w:szCs w:val="20"/>
              </w:rPr>
            </w:pPr>
            <w:r w:rsidRPr="00342FBE">
              <w:rPr>
                <w:b/>
                <w:szCs w:val="20"/>
              </w:rPr>
              <w:t>UI</w:t>
            </w:r>
          </w:p>
        </w:tc>
        <w:tc>
          <w:tcPr>
            <w:tcW w:w="3458" w:type="pct"/>
            <w:tcBorders>
              <w:left w:val="single" w:sz="4" w:space="0" w:color="BFBFBF" w:themeColor="background1" w:themeShade="BF"/>
            </w:tcBorders>
          </w:tcPr>
          <w:p w14:paraId="588ED74A" w14:textId="77777777" w:rsidR="00B12435" w:rsidRPr="00342FBE" w:rsidRDefault="00B12435" w:rsidP="00066135">
            <w:pPr>
              <w:pStyle w:val="Tekstaslentels"/>
              <w:spacing w:after="0"/>
            </w:pPr>
            <w:r w:rsidRPr="00342FBE">
              <w:t xml:space="preserve">Naudotojo sąsaja (angl. </w:t>
            </w:r>
            <w:proofErr w:type="spellStart"/>
            <w:r w:rsidRPr="00342FBE">
              <w:t>User</w:t>
            </w:r>
            <w:proofErr w:type="spellEnd"/>
            <w:r w:rsidRPr="00342FBE">
              <w:t xml:space="preserve"> </w:t>
            </w:r>
            <w:proofErr w:type="spellStart"/>
            <w:r w:rsidRPr="00342FBE">
              <w:t>Interface</w:t>
            </w:r>
            <w:proofErr w:type="spellEnd"/>
            <w:r w:rsidRPr="00342FBE">
              <w:t>)</w:t>
            </w:r>
          </w:p>
        </w:tc>
      </w:tr>
      <w:tr w:rsidR="00B12435" w:rsidRPr="00342FBE" w14:paraId="1FA37B02" w14:textId="77777777" w:rsidTr="00F602CD">
        <w:trPr>
          <w:jc w:val="center"/>
        </w:trPr>
        <w:tc>
          <w:tcPr>
            <w:tcW w:w="1542" w:type="pct"/>
            <w:tcBorders>
              <w:right w:val="single" w:sz="4" w:space="0" w:color="BFBFBF" w:themeColor="background1" w:themeShade="BF"/>
            </w:tcBorders>
            <w:shd w:val="clear" w:color="auto" w:fill="auto"/>
            <w:vAlign w:val="center"/>
          </w:tcPr>
          <w:p w14:paraId="67F4B783" w14:textId="77777777" w:rsidR="00B12435" w:rsidRPr="00342FBE" w:rsidRDefault="00B12435" w:rsidP="00066135">
            <w:pPr>
              <w:ind w:firstLine="0"/>
              <w:rPr>
                <w:b/>
                <w:szCs w:val="20"/>
              </w:rPr>
            </w:pPr>
            <w:r w:rsidRPr="00342FBE">
              <w:rPr>
                <w:b/>
                <w:szCs w:val="20"/>
              </w:rPr>
              <w:t>VIISP</w:t>
            </w:r>
          </w:p>
        </w:tc>
        <w:tc>
          <w:tcPr>
            <w:tcW w:w="3458" w:type="pct"/>
            <w:tcBorders>
              <w:left w:val="single" w:sz="4" w:space="0" w:color="BFBFBF" w:themeColor="background1" w:themeShade="BF"/>
            </w:tcBorders>
            <w:vAlign w:val="center"/>
          </w:tcPr>
          <w:p w14:paraId="3231129A" w14:textId="77777777" w:rsidR="00B12435" w:rsidRPr="00342FBE" w:rsidRDefault="00B12435" w:rsidP="00066135">
            <w:pPr>
              <w:pStyle w:val="Tekstaslentels"/>
              <w:spacing w:after="0"/>
            </w:pPr>
            <w:r w:rsidRPr="00342FBE">
              <w:t>Valstybės informacinių išteklių sąveikumo platforma</w:t>
            </w:r>
          </w:p>
        </w:tc>
      </w:tr>
      <w:tr w:rsidR="00B12435" w:rsidRPr="00342FBE" w14:paraId="5E70133E" w14:textId="77777777" w:rsidTr="00F602CD">
        <w:trPr>
          <w:jc w:val="center"/>
        </w:trPr>
        <w:tc>
          <w:tcPr>
            <w:tcW w:w="1542" w:type="pct"/>
            <w:tcBorders>
              <w:right w:val="single" w:sz="4" w:space="0" w:color="BFBFBF" w:themeColor="background1" w:themeShade="BF"/>
            </w:tcBorders>
            <w:shd w:val="clear" w:color="auto" w:fill="auto"/>
            <w:vAlign w:val="center"/>
          </w:tcPr>
          <w:p w14:paraId="5DB2C621" w14:textId="77777777" w:rsidR="00B12435" w:rsidRPr="00342FBE" w:rsidRDefault="00B12435" w:rsidP="00066135">
            <w:pPr>
              <w:ind w:firstLine="0"/>
              <w:rPr>
                <w:b/>
                <w:szCs w:val="20"/>
              </w:rPr>
            </w:pPr>
            <w:r w:rsidRPr="00342FBE">
              <w:rPr>
                <w:b/>
                <w:szCs w:val="20"/>
              </w:rPr>
              <w:t>VRM</w:t>
            </w:r>
          </w:p>
        </w:tc>
        <w:tc>
          <w:tcPr>
            <w:tcW w:w="3458" w:type="pct"/>
            <w:tcBorders>
              <w:left w:val="single" w:sz="4" w:space="0" w:color="BFBFBF" w:themeColor="background1" w:themeShade="BF"/>
            </w:tcBorders>
            <w:vAlign w:val="center"/>
          </w:tcPr>
          <w:p w14:paraId="2E67C7FD" w14:textId="77777777" w:rsidR="00B12435" w:rsidRPr="00342FBE" w:rsidRDefault="00B12435" w:rsidP="00066135">
            <w:pPr>
              <w:pStyle w:val="Tekstaslentels"/>
              <w:spacing w:after="0"/>
            </w:pPr>
            <w:r w:rsidRPr="00342FBE">
              <w:t>LR Vidaus reikalų ministerija</w:t>
            </w:r>
          </w:p>
        </w:tc>
      </w:tr>
      <w:tr w:rsidR="00B12435" w:rsidRPr="00342FBE" w14:paraId="735D8243" w14:textId="77777777" w:rsidTr="00F602CD">
        <w:trPr>
          <w:jc w:val="center"/>
        </w:trPr>
        <w:tc>
          <w:tcPr>
            <w:tcW w:w="1542" w:type="pct"/>
            <w:tcBorders>
              <w:right w:val="single" w:sz="4" w:space="0" w:color="BFBFBF" w:themeColor="background1" w:themeShade="BF"/>
            </w:tcBorders>
            <w:shd w:val="clear" w:color="auto" w:fill="auto"/>
          </w:tcPr>
          <w:p w14:paraId="15721397" w14:textId="77777777" w:rsidR="00B12435" w:rsidRPr="00342FBE" w:rsidRDefault="00B12435" w:rsidP="00066135">
            <w:pPr>
              <w:ind w:firstLine="0"/>
              <w:rPr>
                <w:b/>
                <w:szCs w:val="20"/>
              </w:rPr>
            </w:pPr>
            <w:r w:rsidRPr="00342FBE">
              <w:rPr>
                <w:b/>
                <w:szCs w:val="20"/>
              </w:rPr>
              <w:t>VSF</w:t>
            </w:r>
          </w:p>
        </w:tc>
        <w:tc>
          <w:tcPr>
            <w:tcW w:w="3458" w:type="pct"/>
            <w:tcBorders>
              <w:left w:val="single" w:sz="4" w:space="0" w:color="BFBFBF" w:themeColor="background1" w:themeShade="BF"/>
            </w:tcBorders>
          </w:tcPr>
          <w:p w14:paraId="54664B24" w14:textId="77777777" w:rsidR="00B12435" w:rsidRPr="00342FBE" w:rsidRDefault="00B12435" w:rsidP="00066135">
            <w:pPr>
              <w:pStyle w:val="Tekstaslentels"/>
              <w:spacing w:after="0"/>
            </w:pPr>
            <w:r w:rsidRPr="00342FBE">
              <w:t>Vidaus saugumo fondas</w:t>
            </w:r>
          </w:p>
        </w:tc>
      </w:tr>
      <w:tr w:rsidR="00B12435" w:rsidRPr="00342FBE" w14:paraId="2D5B74F4" w14:textId="77777777" w:rsidTr="00F602CD">
        <w:trPr>
          <w:jc w:val="center"/>
        </w:trPr>
        <w:tc>
          <w:tcPr>
            <w:tcW w:w="1542" w:type="pct"/>
            <w:tcBorders>
              <w:right w:val="single" w:sz="4" w:space="0" w:color="BFBFBF" w:themeColor="background1" w:themeShade="BF"/>
            </w:tcBorders>
            <w:shd w:val="clear" w:color="auto" w:fill="auto"/>
          </w:tcPr>
          <w:p w14:paraId="655B2A8A" w14:textId="77777777" w:rsidR="00B12435" w:rsidRPr="00342FBE" w:rsidRDefault="00B12435" w:rsidP="00066135">
            <w:pPr>
              <w:ind w:firstLine="0"/>
              <w:rPr>
                <w:b/>
                <w:szCs w:val="20"/>
              </w:rPr>
            </w:pPr>
            <w:r w:rsidRPr="00342FBE">
              <w:rPr>
                <w:b/>
                <w:szCs w:val="20"/>
              </w:rPr>
              <w:t>VSF IS</w:t>
            </w:r>
          </w:p>
        </w:tc>
        <w:tc>
          <w:tcPr>
            <w:tcW w:w="3458" w:type="pct"/>
            <w:tcBorders>
              <w:left w:val="single" w:sz="4" w:space="0" w:color="BFBFBF" w:themeColor="background1" w:themeShade="BF"/>
            </w:tcBorders>
          </w:tcPr>
          <w:p w14:paraId="757BE70B" w14:textId="77777777" w:rsidR="00B12435" w:rsidRPr="00342FBE" w:rsidRDefault="00B12435" w:rsidP="00066135">
            <w:pPr>
              <w:pStyle w:val="Tekstaslentels"/>
              <w:spacing w:after="0"/>
              <w:rPr>
                <w:lang w:eastAsia="lt-LT"/>
              </w:rPr>
            </w:pPr>
            <w:r w:rsidRPr="00342FBE">
              <w:rPr>
                <w:lang w:eastAsia="lt-LT"/>
              </w:rPr>
              <w:t>Vidaus saugumo fondo informacinė sistema</w:t>
            </w:r>
          </w:p>
        </w:tc>
      </w:tr>
      <w:tr w:rsidR="00B12435" w:rsidRPr="00342FBE" w14:paraId="549AA0EF" w14:textId="77777777" w:rsidTr="00F602CD">
        <w:trPr>
          <w:jc w:val="center"/>
        </w:trPr>
        <w:tc>
          <w:tcPr>
            <w:tcW w:w="1542" w:type="pct"/>
            <w:tcBorders>
              <w:right w:val="single" w:sz="4" w:space="0" w:color="BFBFBF" w:themeColor="background1" w:themeShade="BF"/>
            </w:tcBorders>
            <w:shd w:val="clear" w:color="auto" w:fill="auto"/>
          </w:tcPr>
          <w:p w14:paraId="28A2741B" w14:textId="4293FBCC" w:rsidR="00B12435" w:rsidRPr="00342FBE" w:rsidDel="007959D6" w:rsidRDefault="00B12435" w:rsidP="00066135">
            <w:pPr>
              <w:ind w:firstLine="0"/>
              <w:rPr>
                <w:b/>
                <w:szCs w:val="20"/>
              </w:rPr>
            </w:pPr>
            <w:r w:rsidRPr="00342FBE">
              <w:rPr>
                <w:b/>
                <w:szCs w:val="20"/>
              </w:rPr>
              <w:t>VSFS</w:t>
            </w:r>
            <w:r w:rsidR="00315C9C" w:rsidRPr="00342FBE">
              <w:rPr>
                <w:b/>
                <w:szCs w:val="20"/>
              </w:rPr>
              <w:t>V</w:t>
            </w:r>
            <w:r w:rsidRPr="00342FBE">
              <w:rPr>
                <w:b/>
                <w:szCs w:val="20"/>
              </w:rPr>
              <w:t>VP IS</w:t>
            </w:r>
          </w:p>
        </w:tc>
        <w:tc>
          <w:tcPr>
            <w:tcW w:w="3458" w:type="pct"/>
            <w:tcBorders>
              <w:left w:val="single" w:sz="4" w:space="0" w:color="BFBFBF" w:themeColor="background1" w:themeShade="BF"/>
            </w:tcBorders>
          </w:tcPr>
          <w:p w14:paraId="7B4D03E0" w14:textId="422F9661" w:rsidR="00B12435" w:rsidRPr="00342FBE" w:rsidRDefault="00B12435" w:rsidP="00066135">
            <w:pPr>
              <w:pStyle w:val="Tekstaslentels"/>
              <w:spacing w:after="0"/>
            </w:pPr>
            <w:r w:rsidRPr="00342FBE">
              <w:t xml:space="preserve">VSF IS </w:t>
            </w:r>
            <w:r w:rsidRPr="00342FBE">
              <w:rPr>
                <w:lang w:eastAsia="lt-LT"/>
              </w:rPr>
              <w:t>dalis (posistemė) VSFS</w:t>
            </w:r>
            <w:r w:rsidR="00315C9C" w:rsidRPr="00342FBE">
              <w:rPr>
                <w:lang w:eastAsia="lt-LT"/>
              </w:rPr>
              <w:t>V</w:t>
            </w:r>
            <w:r w:rsidRPr="00342FBE">
              <w:rPr>
                <w:lang w:eastAsia="lt-LT"/>
              </w:rPr>
              <w:t xml:space="preserve">VP IS </w:t>
            </w:r>
            <w:r w:rsidRPr="00342FBE">
              <w:t>- 2021-2027 m. Vidaus saugumo fondo ir Sienų valdymo bei vizų finansinės paramos priemonės, įtrauktos į Integruoto sienų valdymo fondą, informacinė sistema</w:t>
            </w:r>
          </w:p>
        </w:tc>
      </w:tr>
      <w:tr w:rsidR="006068EA" w:rsidRPr="00342FBE" w14:paraId="70E7F6B1" w14:textId="77777777" w:rsidTr="00F602CD">
        <w:trPr>
          <w:jc w:val="center"/>
        </w:trPr>
        <w:tc>
          <w:tcPr>
            <w:tcW w:w="1542" w:type="pct"/>
            <w:tcBorders>
              <w:right w:val="single" w:sz="4" w:space="0" w:color="BFBFBF" w:themeColor="background1" w:themeShade="BF"/>
            </w:tcBorders>
            <w:shd w:val="clear" w:color="auto" w:fill="auto"/>
          </w:tcPr>
          <w:p w14:paraId="339D68A8" w14:textId="0E289710" w:rsidR="006068EA" w:rsidRPr="00342FBE" w:rsidRDefault="006068EA" w:rsidP="00066135">
            <w:pPr>
              <w:ind w:firstLine="0"/>
              <w:rPr>
                <w:b/>
                <w:szCs w:val="20"/>
              </w:rPr>
            </w:pPr>
            <w:r w:rsidRPr="00342FBE">
              <w:rPr>
                <w:b/>
                <w:szCs w:val="20"/>
              </w:rPr>
              <w:t>PĮP</w:t>
            </w:r>
          </w:p>
        </w:tc>
        <w:tc>
          <w:tcPr>
            <w:tcW w:w="3458" w:type="pct"/>
            <w:tcBorders>
              <w:left w:val="single" w:sz="4" w:space="0" w:color="BFBFBF" w:themeColor="background1" w:themeShade="BF"/>
            </w:tcBorders>
          </w:tcPr>
          <w:p w14:paraId="38C4CC8C" w14:textId="641A36F9" w:rsidR="006068EA" w:rsidRPr="00342FBE" w:rsidRDefault="006068EA" w:rsidP="00066135">
            <w:pPr>
              <w:pStyle w:val="Tekstaslentels"/>
              <w:spacing w:after="0"/>
            </w:pPr>
            <w:r w:rsidRPr="00342FBE">
              <w:t>Projekto įgyvendinimo plana</w:t>
            </w:r>
            <w:r w:rsidR="0098738C" w:rsidRPr="00342FBE">
              <w:t>s</w:t>
            </w:r>
          </w:p>
        </w:tc>
      </w:tr>
      <w:tr w:rsidR="0098738C" w:rsidRPr="00342FBE" w14:paraId="23D8816C" w14:textId="77777777" w:rsidTr="00F602CD">
        <w:trPr>
          <w:jc w:val="center"/>
        </w:trPr>
        <w:tc>
          <w:tcPr>
            <w:tcW w:w="1542" w:type="pct"/>
            <w:tcBorders>
              <w:right w:val="single" w:sz="4" w:space="0" w:color="BFBFBF" w:themeColor="background1" w:themeShade="BF"/>
            </w:tcBorders>
            <w:shd w:val="clear" w:color="auto" w:fill="auto"/>
          </w:tcPr>
          <w:p w14:paraId="0379F259" w14:textId="7B7D62FD" w:rsidR="0098738C" w:rsidRPr="00342FBE" w:rsidRDefault="0098738C" w:rsidP="00066135">
            <w:pPr>
              <w:ind w:firstLine="0"/>
              <w:rPr>
                <w:b/>
                <w:szCs w:val="20"/>
              </w:rPr>
            </w:pPr>
            <w:r w:rsidRPr="00342FBE">
              <w:rPr>
                <w:b/>
                <w:szCs w:val="20"/>
              </w:rPr>
              <w:t>MP</w:t>
            </w:r>
          </w:p>
        </w:tc>
        <w:tc>
          <w:tcPr>
            <w:tcW w:w="3458" w:type="pct"/>
            <w:tcBorders>
              <w:left w:val="single" w:sz="4" w:space="0" w:color="BFBFBF" w:themeColor="background1" w:themeShade="BF"/>
            </w:tcBorders>
          </w:tcPr>
          <w:p w14:paraId="7853044A" w14:textId="74B420C2" w:rsidR="0098738C" w:rsidRPr="00342FBE" w:rsidRDefault="0098738C" w:rsidP="00066135">
            <w:pPr>
              <w:pStyle w:val="Tekstaslentels"/>
              <w:spacing w:after="0"/>
            </w:pPr>
            <w:r w:rsidRPr="00342FBE">
              <w:t>Mokėjimo prašymas</w:t>
            </w:r>
          </w:p>
        </w:tc>
      </w:tr>
      <w:tr w:rsidR="00B12435" w:rsidRPr="00342FBE" w14:paraId="50C09BB3" w14:textId="77777777" w:rsidTr="00F602CD">
        <w:trPr>
          <w:jc w:val="center"/>
        </w:trPr>
        <w:tc>
          <w:tcPr>
            <w:tcW w:w="1542" w:type="pct"/>
            <w:tcBorders>
              <w:right w:val="single" w:sz="4" w:space="0" w:color="BFBFBF" w:themeColor="background1" w:themeShade="BF"/>
            </w:tcBorders>
            <w:shd w:val="clear" w:color="auto" w:fill="auto"/>
          </w:tcPr>
          <w:p w14:paraId="4B1CD4B4" w14:textId="77777777" w:rsidR="00B12435" w:rsidRPr="00342FBE" w:rsidRDefault="00B12435" w:rsidP="00066135">
            <w:pPr>
              <w:ind w:firstLine="0"/>
              <w:rPr>
                <w:b/>
                <w:szCs w:val="20"/>
              </w:rPr>
            </w:pPr>
            <w:r w:rsidRPr="00342FBE">
              <w:rPr>
                <w:b/>
                <w:szCs w:val="20"/>
              </w:rPr>
              <w:t>WS</w:t>
            </w:r>
          </w:p>
        </w:tc>
        <w:tc>
          <w:tcPr>
            <w:tcW w:w="3458" w:type="pct"/>
            <w:tcBorders>
              <w:left w:val="single" w:sz="4" w:space="0" w:color="BFBFBF" w:themeColor="background1" w:themeShade="BF"/>
            </w:tcBorders>
          </w:tcPr>
          <w:p w14:paraId="2C18DC1A" w14:textId="77777777" w:rsidR="00B12435" w:rsidRPr="00342FBE" w:rsidRDefault="00B12435" w:rsidP="00066135">
            <w:pPr>
              <w:pStyle w:val="Tekstaslentels"/>
              <w:spacing w:after="0"/>
            </w:pPr>
            <w:r w:rsidRPr="00342FBE">
              <w:t xml:space="preserve">Žiniatinklio paslaugos (angl. </w:t>
            </w:r>
            <w:proofErr w:type="spellStart"/>
            <w:r w:rsidRPr="00342FBE">
              <w:t>web</w:t>
            </w:r>
            <w:proofErr w:type="spellEnd"/>
            <w:r w:rsidRPr="00342FBE">
              <w:t xml:space="preserve"> </w:t>
            </w:r>
            <w:proofErr w:type="spellStart"/>
            <w:r w:rsidRPr="00342FBE">
              <w:t>service</w:t>
            </w:r>
            <w:proofErr w:type="spellEnd"/>
            <w:r w:rsidRPr="00342FBE">
              <w:t xml:space="preserve">) </w:t>
            </w:r>
          </w:p>
        </w:tc>
      </w:tr>
      <w:bookmarkEnd w:id="14"/>
    </w:tbl>
    <w:p w14:paraId="65477FB7" w14:textId="77777777" w:rsidR="000B3E2B" w:rsidRPr="00342FBE" w:rsidRDefault="000B3E2B" w:rsidP="000B3E2B"/>
    <w:p w14:paraId="251F44F2" w14:textId="6343A252" w:rsidR="00872FDC" w:rsidRPr="00342FBE" w:rsidRDefault="00356619" w:rsidP="00B429CE">
      <w:pPr>
        <w:pStyle w:val="Heading1"/>
      </w:pPr>
      <w:bookmarkStart w:id="15" w:name="_Toc416782878"/>
      <w:bookmarkStart w:id="16" w:name="_Toc416782879"/>
      <w:bookmarkStart w:id="17" w:name="_Toc416782880"/>
      <w:bookmarkStart w:id="18" w:name="_Toc416782881"/>
      <w:bookmarkStart w:id="19" w:name="_Toc416782882"/>
      <w:bookmarkStart w:id="20" w:name="_Toc172619990"/>
      <w:bookmarkEnd w:id="15"/>
      <w:bookmarkEnd w:id="16"/>
      <w:bookmarkEnd w:id="17"/>
      <w:bookmarkEnd w:id="18"/>
      <w:bookmarkEnd w:id="19"/>
      <w:r w:rsidRPr="00342FBE">
        <w:lastRenderedPageBreak/>
        <w:t>Veiksmų plano projektas</w:t>
      </w:r>
      <w:bookmarkEnd w:id="20"/>
    </w:p>
    <w:p w14:paraId="2F1EC5B6" w14:textId="3D797448" w:rsidR="006718AF" w:rsidRPr="00342FBE" w:rsidRDefault="000E2107" w:rsidP="00715805">
      <w:pPr>
        <w:pStyle w:val="Heading2"/>
      </w:pPr>
      <w:bookmarkStart w:id="21" w:name="_Toc172619991"/>
      <w:r w:rsidRPr="00342FBE">
        <w:t>Redaguoti</w:t>
      </w:r>
      <w:r w:rsidR="00356619" w:rsidRPr="00342FBE">
        <w:t xml:space="preserve"> strateginio projekto požymį</w:t>
      </w:r>
      <w:r w:rsidR="00C5461D" w:rsidRPr="00342FBE">
        <w:t xml:space="preserve"> veiksmų plano projektui</w:t>
      </w:r>
      <w:r w:rsidR="00016BBE" w:rsidRPr="00342FBE">
        <w:t xml:space="preserve"> (RF-1)</w:t>
      </w:r>
      <w:bookmarkEnd w:id="21"/>
    </w:p>
    <w:p w14:paraId="12194D47" w14:textId="6F9629E5" w:rsidR="009F3126" w:rsidRPr="00342FBE" w:rsidRDefault="009F3126" w:rsidP="00B114FA">
      <w:pPr>
        <w:pStyle w:val="Numeracija"/>
        <w:numPr>
          <w:ilvl w:val="0"/>
          <w:numId w:val="15"/>
        </w:numPr>
      </w:pPr>
      <w:r w:rsidRPr="00342FBE">
        <w:t xml:space="preserve">Pagrindiniame sistemos meniu pasirenkama </w:t>
      </w:r>
      <w:r w:rsidR="00E2775C" w:rsidRPr="00342FBE">
        <w:t>„Programa“</w:t>
      </w:r>
      <w:r w:rsidR="001B5A30" w:rsidRPr="00342FBE">
        <w:t xml:space="preserve"> </w:t>
      </w:r>
      <w:r w:rsidR="00E2775C" w:rsidRPr="00342FBE">
        <w:t>ir atsidaromas „Veiksmų planas“</w:t>
      </w:r>
      <w:r w:rsidR="0081004A" w:rsidRPr="00342FBE">
        <w:t xml:space="preserve"> </w:t>
      </w:r>
      <w:r w:rsidR="00E2775C" w:rsidRPr="00342FBE">
        <w:t>meniu pasirinkimas</w:t>
      </w:r>
      <w:r w:rsidR="0081004A" w:rsidRPr="00342FBE">
        <w:t>.</w:t>
      </w:r>
    </w:p>
    <w:p w14:paraId="0FABE764" w14:textId="0AD00B47" w:rsidR="0081004A" w:rsidRPr="00342FBE" w:rsidRDefault="0081004A" w:rsidP="00B114FA">
      <w:pPr>
        <w:pStyle w:val="Numeracija"/>
        <w:numPr>
          <w:ilvl w:val="0"/>
          <w:numId w:val="15"/>
        </w:numPr>
      </w:pPr>
      <w:r w:rsidRPr="00342FBE">
        <w:t>Atidarytame veiksmų planų sąra</w:t>
      </w:r>
      <w:r w:rsidR="00C5461D" w:rsidRPr="00342FBE">
        <w:t>še inicijuojamas redagavimas ir atsidaromas pasirinktas redaguoti veiksmų plano projektas.</w:t>
      </w:r>
    </w:p>
    <w:p w14:paraId="019900F0" w14:textId="77777777" w:rsidR="003925A6" w:rsidRPr="00342FBE" w:rsidRDefault="00C469C8" w:rsidP="00B114FA">
      <w:pPr>
        <w:pStyle w:val="Numeracija"/>
        <w:numPr>
          <w:ilvl w:val="0"/>
          <w:numId w:val="15"/>
        </w:numPr>
      </w:pPr>
      <w:r w:rsidRPr="00342FBE">
        <w:t>P</w:t>
      </w:r>
      <w:r w:rsidR="000E2107" w:rsidRPr="00342FBE">
        <w:t>asirinktame veiksmų plano projekte paredaguojamas „Strateginio projekto“ požymis pasirinkus reikšmę.</w:t>
      </w:r>
      <w:r w:rsidR="003925A6" w:rsidRPr="00342FBE">
        <w:rPr>
          <w:noProof/>
        </w:rPr>
        <w:t xml:space="preserve"> </w:t>
      </w:r>
    </w:p>
    <w:p w14:paraId="6FB6688B" w14:textId="3511A94F" w:rsidR="009F3126" w:rsidRPr="00342FBE" w:rsidRDefault="003925A6" w:rsidP="003925A6">
      <w:pPr>
        <w:pStyle w:val="Numeracija"/>
        <w:numPr>
          <w:ilvl w:val="0"/>
          <w:numId w:val="0"/>
        </w:numPr>
        <w:ind w:left="360"/>
      </w:pPr>
      <w:r w:rsidRPr="00342FBE">
        <w:rPr>
          <w:noProof/>
        </w:rPr>
        <w:drawing>
          <wp:inline distT="0" distB="0" distL="0" distR="0" wp14:anchorId="638EB389" wp14:editId="6C77C5A7">
            <wp:extent cx="3462759" cy="6355080"/>
            <wp:effectExtent l="0" t="0" r="4445" b="7620"/>
            <wp:docPr id="63115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5961" name="Picture 1" descr="A screenshot of a computer&#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6090" cy="6361193"/>
                    </a:xfrm>
                    <a:prstGeom prst="rect">
                      <a:avLst/>
                    </a:prstGeom>
                    <a:noFill/>
                    <a:ln>
                      <a:noFill/>
                    </a:ln>
                  </pic:spPr>
                </pic:pic>
              </a:graphicData>
            </a:graphic>
          </wp:inline>
        </w:drawing>
      </w:r>
    </w:p>
    <w:p w14:paraId="267E71A1" w14:textId="301309CE" w:rsidR="002A098D" w:rsidRPr="00342FBE" w:rsidRDefault="003925A6" w:rsidP="003925A6">
      <w:pPr>
        <w:pStyle w:val="Numeracija"/>
        <w:numPr>
          <w:ilvl w:val="0"/>
          <w:numId w:val="15"/>
        </w:numPr>
      </w:pPr>
      <w:r w:rsidRPr="00342FBE">
        <w:t>Redagavimo pokyti</w:t>
      </w:r>
      <w:r w:rsidR="000E2107" w:rsidRPr="00342FBE">
        <w:t>s išsaugojamas paspaudus mygtuką [Išsaugoti].</w:t>
      </w:r>
      <w:r w:rsidR="00FD17A6" w:rsidRPr="00342FBE">
        <w:rPr>
          <w:noProof/>
        </w:rPr>
        <w:t xml:space="preserve"> </w:t>
      </w:r>
    </w:p>
    <w:p w14:paraId="30DB9E21" w14:textId="73C3F561" w:rsidR="00FD17A6" w:rsidRPr="00342FBE" w:rsidRDefault="00FD17A6" w:rsidP="00B114FA">
      <w:pPr>
        <w:pStyle w:val="Numeracija"/>
        <w:numPr>
          <w:ilvl w:val="0"/>
          <w:numId w:val="15"/>
        </w:numPr>
      </w:pPr>
      <w:r w:rsidRPr="00342FBE">
        <w:t>Veiksmų plano projekto pakeitimai išsaugomi išsaugojus veiksmų plano įsakymo pokyčius paspaudus mygtuką [Patvirtinti].</w:t>
      </w:r>
    </w:p>
    <w:p w14:paraId="380C1F67" w14:textId="777C56ED" w:rsidR="00037AEF" w:rsidRPr="00342FBE" w:rsidRDefault="00AE0293" w:rsidP="005953D4">
      <w:pPr>
        <w:ind w:firstLine="0"/>
      </w:pPr>
      <w:r w:rsidRPr="00342FBE">
        <w:rPr>
          <w:noProof/>
        </w:rPr>
        <w:lastRenderedPageBreak/>
        <w:drawing>
          <wp:inline distT="0" distB="0" distL="0" distR="0" wp14:anchorId="781FBACE" wp14:editId="2483E6A9">
            <wp:extent cx="4686300" cy="2494763"/>
            <wp:effectExtent l="0" t="0" r="0" b="1270"/>
            <wp:docPr id="135774824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748240" name="Picture 1" descr="A screenshot of a computer"/>
                    <pic:cNvPicPr/>
                  </pic:nvPicPr>
                  <pic:blipFill>
                    <a:blip r:embed="rId28"/>
                    <a:stretch>
                      <a:fillRect/>
                    </a:stretch>
                  </pic:blipFill>
                  <pic:spPr>
                    <a:xfrm>
                      <a:off x="0" y="0"/>
                      <a:ext cx="4692032" cy="2497815"/>
                    </a:xfrm>
                    <a:prstGeom prst="rect">
                      <a:avLst/>
                    </a:prstGeom>
                  </pic:spPr>
                </pic:pic>
              </a:graphicData>
            </a:graphic>
          </wp:inline>
        </w:drawing>
      </w:r>
    </w:p>
    <w:p w14:paraId="1E37DA1C" w14:textId="4367916D" w:rsidR="00250D73" w:rsidRPr="00342FBE" w:rsidRDefault="00250D73" w:rsidP="00B114FA">
      <w:pPr>
        <w:pStyle w:val="Numeracija"/>
        <w:numPr>
          <w:ilvl w:val="0"/>
          <w:numId w:val="15"/>
        </w:numPr>
      </w:pPr>
      <w:r w:rsidRPr="00342FBE">
        <w:t>Peržiūrima patikrų vietoje informacija.</w:t>
      </w:r>
    </w:p>
    <w:p w14:paraId="44DEA54C" w14:textId="77777777" w:rsidR="00D23EF2" w:rsidRPr="00342FBE" w:rsidRDefault="00D23EF2" w:rsidP="005953D4">
      <w:pPr>
        <w:ind w:firstLine="0"/>
      </w:pPr>
    </w:p>
    <w:p w14:paraId="250CB83E" w14:textId="77777777" w:rsidR="00E65649" w:rsidRPr="00342FBE" w:rsidRDefault="00E65649" w:rsidP="00571FB6"/>
    <w:p w14:paraId="633400EE" w14:textId="56DCE770" w:rsidR="006718AF" w:rsidRPr="00342FBE" w:rsidRDefault="00FB7F19" w:rsidP="00715805">
      <w:pPr>
        <w:pStyle w:val="Heading2"/>
      </w:pPr>
      <w:bookmarkStart w:id="22" w:name="_Toc172619992"/>
      <w:r w:rsidRPr="00342FBE">
        <w:t xml:space="preserve">Atlikti paiešką pagal </w:t>
      </w:r>
      <w:r w:rsidR="009D22A5" w:rsidRPr="00342FBE">
        <w:t>naujai sukurtą</w:t>
      </w:r>
      <w:r w:rsidRPr="00342FBE">
        <w:t xml:space="preserve"> filtrą</w:t>
      </w:r>
      <w:r w:rsidR="00016BBE" w:rsidRPr="00342FBE">
        <w:t xml:space="preserve"> (RF-1)</w:t>
      </w:r>
      <w:bookmarkEnd w:id="22"/>
    </w:p>
    <w:p w14:paraId="22942BF8" w14:textId="77777777" w:rsidR="00FB7F19" w:rsidRPr="00342FBE" w:rsidRDefault="00FB7F19" w:rsidP="00AF6174">
      <w:pPr>
        <w:pStyle w:val="Numeracija"/>
        <w:numPr>
          <w:ilvl w:val="0"/>
          <w:numId w:val="19"/>
        </w:numPr>
      </w:pPr>
      <w:r w:rsidRPr="00342FBE">
        <w:t>Pagrindiniame sistemos meniu pasirenkama „Programa“ ir atsidaromas „Veiksmų planas“ meniu pasirinkimas.</w:t>
      </w:r>
    </w:p>
    <w:p w14:paraId="117AB45A" w14:textId="547D89A4" w:rsidR="00FB7F19" w:rsidRPr="00342FBE" w:rsidRDefault="00FB7F19" w:rsidP="00FB7F19">
      <w:pPr>
        <w:pStyle w:val="Numeracija"/>
        <w:numPr>
          <w:ilvl w:val="0"/>
          <w:numId w:val="15"/>
        </w:numPr>
      </w:pPr>
      <w:r w:rsidRPr="00342FBE">
        <w:t>Atidarytame veiksmų planų sąraše, filtre „Strateginis projektas“</w:t>
      </w:r>
      <w:r w:rsidR="00152D5D" w:rsidRPr="00342FBE">
        <w:t xml:space="preserve"> pasirenkama reikšmė.</w:t>
      </w:r>
    </w:p>
    <w:p w14:paraId="6F8824D5" w14:textId="5D00CB9B" w:rsidR="004269E7" w:rsidRPr="00342FBE" w:rsidRDefault="00F12688" w:rsidP="004269E7">
      <w:pPr>
        <w:pStyle w:val="Numeracija"/>
        <w:numPr>
          <w:ilvl w:val="0"/>
          <w:numId w:val="0"/>
        </w:numPr>
        <w:ind w:left="360"/>
      </w:pPr>
      <w:r w:rsidRPr="00342FBE">
        <w:rPr>
          <w:noProof/>
        </w:rPr>
        <w:drawing>
          <wp:inline distT="0" distB="0" distL="0" distR="0" wp14:anchorId="028FE0C0" wp14:editId="62DD1893">
            <wp:extent cx="6300470" cy="2526030"/>
            <wp:effectExtent l="0" t="0" r="5080" b="7620"/>
            <wp:docPr id="1816040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0509" name=""/>
                    <pic:cNvPicPr/>
                  </pic:nvPicPr>
                  <pic:blipFill>
                    <a:blip r:embed="rId29"/>
                    <a:stretch>
                      <a:fillRect/>
                    </a:stretch>
                  </pic:blipFill>
                  <pic:spPr>
                    <a:xfrm>
                      <a:off x="0" y="0"/>
                      <a:ext cx="6300470" cy="2526030"/>
                    </a:xfrm>
                    <a:prstGeom prst="rect">
                      <a:avLst/>
                    </a:prstGeom>
                  </pic:spPr>
                </pic:pic>
              </a:graphicData>
            </a:graphic>
          </wp:inline>
        </w:drawing>
      </w:r>
    </w:p>
    <w:p w14:paraId="2BD21768" w14:textId="73DD3F15" w:rsidR="00886813" w:rsidRPr="00342FBE" w:rsidRDefault="00400242" w:rsidP="00886813">
      <w:pPr>
        <w:pStyle w:val="Numeracija"/>
        <w:numPr>
          <w:ilvl w:val="0"/>
          <w:numId w:val="15"/>
        </w:numPr>
      </w:pPr>
      <w:r w:rsidRPr="00342FBE">
        <w:t>I</w:t>
      </w:r>
      <w:r w:rsidR="00FB7F19" w:rsidRPr="00342FBE">
        <w:t>nicijuojamas filtravimas pagal pasirinktą reikšmę</w:t>
      </w:r>
      <w:r w:rsidR="007961C2" w:rsidRPr="00342FBE">
        <w:t xml:space="preserve"> </w:t>
      </w:r>
      <w:r w:rsidR="00FB7F19" w:rsidRPr="00342FBE">
        <w:t xml:space="preserve"> </w:t>
      </w:r>
      <w:r w:rsidR="007961C2" w:rsidRPr="00342FBE">
        <w:t>paspaudus myg</w:t>
      </w:r>
      <w:r w:rsidR="00BD2CEB" w:rsidRPr="00342FBE">
        <w:t>t</w:t>
      </w:r>
      <w:r w:rsidR="007961C2" w:rsidRPr="00342FBE">
        <w:t>uką [</w:t>
      </w:r>
      <w:r w:rsidR="00BD2CEB" w:rsidRPr="00342FBE">
        <w:t>Ieškoti</w:t>
      </w:r>
      <w:r w:rsidR="007961C2" w:rsidRPr="00342FBE">
        <w:t>]</w:t>
      </w:r>
      <w:r w:rsidR="00FB7F19" w:rsidRPr="00342FBE">
        <w:t>.</w:t>
      </w:r>
    </w:p>
    <w:p w14:paraId="74119F5E" w14:textId="7B9FCE44" w:rsidR="0032015E" w:rsidRPr="00342FBE" w:rsidRDefault="0032015E" w:rsidP="00B429CE">
      <w:pPr>
        <w:pStyle w:val="Heading1"/>
      </w:pPr>
      <w:bookmarkStart w:id="23" w:name="_Toc172619993"/>
      <w:r w:rsidRPr="00342FBE">
        <w:lastRenderedPageBreak/>
        <w:t>Kvietima</w:t>
      </w:r>
      <w:r w:rsidR="00016BBE" w:rsidRPr="00342FBE">
        <w:t>s</w:t>
      </w:r>
      <w:bookmarkEnd w:id="23"/>
    </w:p>
    <w:p w14:paraId="6EE20415" w14:textId="5E2DD3B6" w:rsidR="0088546A" w:rsidRPr="00342FBE" w:rsidRDefault="0088546A" w:rsidP="00715805">
      <w:pPr>
        <w:pStyle w:val="Heading2"/>
      </w:pPr>
      <w:bookmarkStart w:id="24" w:name="_Toc172619994"/>
      <w:r w:rsidRPr="00342FBE">
        <w:t>Formuoti kvietimo tekstus</w:t>
      </w:r>
      <w:r w:rsidR="00016BBE" w:rsidRPr="00342FBE">
        <w:t xml:space="preserve"> (RF-2)</w:t>
      </w:r>
      <w:bookmarkEnd w:id="24"/>
    </w:p>
    <w:p w14:paraId="10D403B4" w14:textId="13D5714F" w:rsidR="0088546A" w:rsidRPr="00342FBE" w:rsidRDefault="0088546A" w:rsidP="00AF6174">
      <w:pPr>
        <w:pStyle w:val="Numeracija"/>
        <w:numPr>
          <w:ilvl w:val="0"/>
          <w:numId w:val="18"/>
        </w:numPr>
      </w:pPr>
      <w:r w:rsidRPr="00342FBE">
        <w:t>Pagrindiniame sistemos meniu pasirenkama „Projekto įgyvendinimo planų vertinimas“ ir atsidaromas „</w:t>
      </w:r>
      <w:r w:rsidR="008E33FB" w:rsidRPr="00342FBE">
        <w:t>Kvietimai</w:t>
      </w:r>
      <w:r w:rsidRPr="00342FBE">
        <w:t>“ meniu punktas;</w:t>
      </w:r>
    </w:p>
    <w:p w14:paraId="309ED241" w14:textId="15809A6C" w:rsidR="0088546A" w:rsidRPr="00342FBE" w:rsidRDefault="0088546A" w:rsidP="0088546A">
      <w:pPr>
        <w:pStyle w:val="Numeracija"/>
        <w:numPr>
          <w:ilvl w:val="0"/>
          <w:numId w:val="15"/>
        </w:numPr>
      </w:pPr>
      <w:r w:rsidRPr="00342FBE">
        <w:t xml:space="preserve">Atidarytame </w:t>
      </w:r>
      <w:r w:rsidR="003A324F" w:rsidRPr="00342FBE">
        <w:t>Kvietimų</w:t>
      </w:r>
      <w:r w:rsidRPr="00342FBE">
        <w:t xml:space="preserve"> sąraše pasirenkamas </w:t>
      </w:r>
      <w:r w:rsidR="00204AC7" w:rsidRPr="00342FBE">
        <w:t>kvietimas</w:t>
      </w:r>
      <w:r w:rsidRPr="00342FBE">
        <w:t>;</w:t>
      </w:r>
    </w:p>
    <w:p w14:paraId="57F4D47D" w14:textId="20C35349" w:rsidR="0088546A" w:rsidRPr="00342FBE" w:rsidRDefault="00204AC7" w:rsidP="0088546A">
      <w:pPr>
        <w:pStyle w:val="Numeracija"/>
        <w:numPr>
          <w:ilvl w:val="0"/>
          <w:numId w:val="15"/>
        </w:numPr>
      </w:pPr>
      <w:r w:rsidRPr="00342FBE">
        <w:t xml:space="preserve">Pasirinktame kvietime paspaudžiamas mygtukas </w:t>
      </w:r>
      <w:r w:rsidR="00A25C76" w:rsidRPr="00342FBE">
        <w:t>[formuoti kvietimą].</w:t>
      </w:r>
    </w:p>
    <w:p w14:paraId="0C12509B" w14:textId="65F1DADD" w:rsidR="00CA7FBC" w:rsidRPr="00342FBE" w:rsidRDefault="007D626E" w:rsidP="00CA7FBC">
      <w:pPr>
        <w:pStyle w:val="Numeracija"/>
        <w:numPr>
          <w:ilvl w:val="0"/>
          <w:numId w:val="0"/>
        </w:numPr>
      </w:pPr>
      <w:r w:rsidRPr="00342FBE">
        <w:rPr>
          <w:noProof/>
        </w:rPr>
        <w:drawing>
          <wp:inline distT="0" distB="0" distL="0" distR="0" wp14:anchorId="0A66469A" wp14:editId="3C046037">
            <wp:extent cx="5208649" cy="3187555"/>
            <wp:effectExtent l="0" t="0" r="0" b="0"/>
            <wp:docPr id="802096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96210" name=""/>
                    <pic:cNvPicPr/>
                  </pic:nvPicPr>
                  <pic:blipFill>
                    <a:blip r:embed="rId30"/>
                    <a:stretch>
                      <a:fillRect/>
                    </a:stretch>
                  </pic:blipFill>
                  <pic:spPr>
                    <a:xfrm>
                      <a:off x="0" y="0"/>
                      <a:ext cx="5224611" cy="3197324"/>
                    </a:xfrm>
                    <a:prstGeom prst="rect">
                      <a:avLst/>
                    </a:prstGeom>
                  </pic:spPr>
                </pic:pic>
              </a:graphicData>
            </a:graphic>
          </wp:inline>
        </w:drawing>
      </w:r>
    </w:p>
    <w:p w14:paraId="6688A72F" w14:textId="774683CD" w:rsidR="0088546A" w:rsidRPr="00342FBE" w:rsidRDefault="00A25C76" w:rsidP="0088546A">
      <w:pPr>
        <w:pStyle w:val="Numeracija"/>
        <w:numPr>
          <w:ilvl w:val="0"/>
          <w:numId w:val="15"/>
        </w:numPr>
      </w:pPr>
      <w:r w:rsidRPr="00342FBE">
        <w:t>Suformuojamas kvietimo tekstas.</w:t>
      </w:r>
    </w:p>
    <w:p w14:paraId="3AB0D87E" w14:textId="77777777" w:rsidR="0032015E" w:rsidRPr="00342FBE" w:rsidRDefault="0032015E" w:rsidP="0032015E"/>
    <w:p w14:paraId="27980E38" w14:textId="18BF46BD" w:rsidR="007D626E" w:rsidRPr="00342FBE" w:rsidRDefault="007D626E" w:rsidP="00715805">
      <w:pPr>
        <w:pStyle w:val="Heading2"/>
      </w:pPr>
      <w:bookmarkStart w:id="25" w:name="_Toc172619995"/>
      <w:r w:rsidRPr="00342FBE">
        <w:t>Formuoti vertinimo ataskaitą</w:t>
      </w:r>
      <w:r w:rsidR="00016BBE" w:rsidRPr="00342FBE">
        <w:t xml:space="preserve"> (RF-3)</w:t>
      </w:r>
      <w:bookmarkEnd w:id="25"/>
    </w:p>
    <w:p w14:paraId="3482231D" w14:textId="77777777" w:rsidR="0018324E" w:rsidRPr="00342FBE" w:rsidRDefault="0018324E" w:rsidP="00AF6174">
      <w:pPr>
        <w:pStyle w:val="Numeracija"/>
        <w:numPr>
          <w:ilvl w:val="0"/>
          <w:numId w:val="21"/>
        </w:numPr>
      </w:pPr>
      <w:r w:rsidRPr="00342FBE">
        <w:t>Pagrindiniame sistemos meniu pasirenkama „Projekto įgyvendinimo planų vertinimas“ ir atsidaromas „Kvietimai“ meniu punktas;</w:t>
      </w:r>
    </w:p>
    <w:p w14:paraId="7F89E2ED" w14:textId="77777777" w:rsidR="0018324E" w:rsidRPr="00342FBE" w:rsidRDefault="0018324E" w:rsidP="0018324E">
      <w:pPr>
        <w:pStyle w:val="Numeracija"/>
        <w:numPr>
          <w:ilvl w:val="0"/>
          <w:numId w:val="15"/>
        </w:numPr>
      </w:pPr>
      <w:r w:rsidRPr="00342FBE">
        <w:t>Atidarytame Kvietimų sąraše pasirenkamas kvietimas;</w:t>
      </w:r>
    </w:p>
    <w:p w14:paraId="67D3A4AB" w14:textId="2AD2F0C2" w:rsidR="0018324E" w:rsidRPr="00342FBE" w:rsidRDefault="0018324E" w:rsidP="0018324E">
      <w:pPr>
        <w:pStyle w:val="Numeracija"/>
        <w:numPr>
          <w:ilvl w:val="0"/>
          <w:numId w:val="15"/>
        </w:numPr>
      </w:pPr>
      <w:r w:rsidRPr="00342FBE">
        <w:t>Pasirinktame kvietime paspaudžiamas mygtukas [formuoti vertinimo ataskaitą].</w:t>
      </w:r>
    </w:p>
    <w:p w14:paraId="3D6116A7" w14:textId="5516DD6B" w:rsidR="0018324E" w:rsidRPr="00342FBE" w:rsidRDefault="0018324E" w:rsidP="0018324E">
      <w:pPr>
        <w:pStyle w:val="Numeracija"/>
        <w:numPr>
          <w:ilvl w:val="0"/>
          <w:numId w:val="0"/>
        </w:numPr>
      </w:pPr>
      <w:r w:rsidRPr="00342FBE">
        <w:rPr>
          <w:noProof/>
        </w:rPr>
        <w:lastRenderedPageBreak/>
        <w:drawing>
          <wp:inline distT="0" distB="0" distL="0" distR="0" wp14:anchorId="693930CE" wp14:editId="52122DFE">
            <wp:extent cx="5208649" cy="3187555"/>
            <wp:effectExtent l="0" t="0" r="0" b="0"/>
            <wp:docPr id="5784098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09891" name="Picture 1" descr="A screenshot of a computer&#10;&#10;Description automatically generated"/>
                    <pic:cNvPicPr/>
                  </pic:nvPicPr>
                  <pic:blipFill>
                    <a:blip r:embed="rId30"/>
                    <a:stretch>
                      <a:fillRect/>
                    </a:stretch>
                  </pic:blipFill>
                  <pic:spPr>
                    <a:xfrm>
                      <a:off x="0" y="0"/>
                      <a:ext cx="5224611" cy="3197324"/>
                    </a:xfrm>
                    <a:prstGeom prst="rect">
                      <a:avLst/>
                    </a:prstGeom>
                  </pic:spPr>
                </pic:pic>
              </a:graphicData>
            </a:graphic>
          </wp:inline>
        </w:drawing>
      </w:r>
    </w:p>
    <w:p w14:paraId="50AED909" w14:textId="69C0A30C" w:rsidR="0018324E" w:rsidRPr="00342FBE" w:rsidRDefault="0018324E" w:rsidP="0018324E">
      <w:pPr>
        <w:pStyle w:val="Numeracija"/>
        <w:numPr>
          <w:ilvl w:val="0"/>
          <w:numId w:val="15"/>
        </w:numPr>
      </w:pPr>
      <w:r w:rsidRPr="00342FBE">
        <w:t xml:space="preserve">Suformuojama </w:t>
      </w:r>
      <w:r w:rsidR="00DF5A91" w:rsidRPr="00342FBE">
        <w:t>vertinimo ataskaita</w:t>
      </w:r>
      <w:r w:rsidRPr="00342FBE">
        <w:t>.</w:t>
      </w:r>
    </w:p>
    <w:p w14:paraId="5ECB3376" w14:textId="77777777" w:rsidR="0018324E" w:rsidRPr="00342FBE" w:rsidRDefault="0018324E" w:rsidP="0018324E"/>
    <w:p w14:paraId="7F1F647F" w14:textId="079CCC18" w:rsidR="00820360" w:rsidRPr="00342FBE" w:rsidRDefault="00BC55FF" w:rsidP="00B429CE">
      <w:pPr>
        <w:pStyle w:val="Heading1"/>
      </w:pPr>
      <w:bookmarkStart w:id="26" w:name="_Toc172619996"/>
      <w:r w:rsidRPr="00342FBE">
        <w:lastRenderedPageBreak/>
        <w:t>Projekto įgyvendinimo plana</w:t>
      </w:r>
      <w:r w:rsidR="0032015E" w:rsidRPr="00342FBE">
        <w:t>s</w:t>
      </w:r>
      <w:bookmarkEnd w:id="26"/>
      <w:r w:rsidRPr="00342FBE">
        <w:t xml:space="preserve"> </w:t>
      </w:r>
    </w:p>
    <w:p w14:paraId="07772DF8" w14:textId="59781194" w:rsidR="00B03B6C" w:rsidRPr="00342FBE" w:rsidRDefault="00B03B6C" w:rsidP="00715805">
      <w:pPr>
        <w:pStyle w:val="Heading2"/>
      </w:pPr>
      <w:bookmarkStart w:id="27" w:name="_Toc172619997"/>
      <w:r w:rsidRPr="00342FBE">
        <w:t xml:space="preserve">Atlikti </w:t>
      </w:r>
      <w:r w:rsidR="00B013F0" w:rsidRPr="00342FBE">
        <w:t xml:space="preserve">PĮP </w:t>
      </w:r>
      <w:r w:rsidRPr="00342FBE">
        <w:t>paiešką pagal naujai sukurtus filtrus (RF-9</w:t>
      </w:r>
      <w:r w:rsidR="009D22A5" w:rsidRPr="00342FBE">
        <w:t>, RF-10)</w:t>
      </w:r>
      <w:bookmarkEnd w:id="27"/>
    </w:p>
    <w:p w14:paraId="456B196E" w14:textId="77777777" w:rsidR="009D22A5" w:rsidRPr="00342FBE" w:rsidRDefault="009D22A5" w:rsidP="00AF6174">
      <w:pPr>
        <w:pStyle w:val="Numeracija"/>
        <w:numPr>
          <w:ilvl w:val="0"/>
          <w:numId w:val="22"/>
        </w:numPr>
      </w:pPr>
      <w:r w:rsidRPr="00342FBE">
        <w:t>Pagrindiniame sistemos meniu pasirenkama „Projekto įgyvendinimo planų vertinimas“ ir atsidaromas „Projekto įgyvendinimo planai“ meniu punktas;</w:t>
      </w:r>
    </w:p>
    <w:p w14:paraId="450EA89F" w14:textId="7A7697BC" w:rsidR="009D22A5" w:rsidRPr="00342FBE" w:rsidRDefault="009D22A5" w:rsidP="009D22A5">
      <w:pPr>
        <w:pStyle w:val="Numeracija"/>
        <w:numPr>
          <w:ilvl w:val="0"/>
          <w:numId w:val="15"/>
        </w:numPr>
      </w:pPr>
      <w:r w:rsidRPr="00342FBE">
        <w:t xml:space="preserve">Atidarytame PĮP sąraše sąrašo, filtruose „Strateginis projektas“ </w:t>
      </w:r>
      <w:r w:rsidR="00D76A56" w:rsidRPr="00342FBE">
        <w:t xml:space="preserve">ir „Išlaidų supaprastinimai“ </w:t>
      </w:r>
      <w:r w:rsidRPr="00342FBE">
        <w:t>pasirenkam</w:t>
      </w:r>
      <w:r w:rsidR="00D76A56" w:rsidRPr="00342FBE">
        <w:t>os</w:t>
      </w:r>
      <w:r w:rsidRPr="00342FBE">
        <w:t xml:space="preserve"> reikšm</w:t>
      </w:r>
      <w:r w:rsidR="00D76A56" w:rsidRPr="00342FBE">
        <w:t>ės, pagal kurias norima atlikti filtravimą</w:t>
      </w:r>
      <w:r w:rsidRPr="00342FBE">
        <w:t>.</w:t>
      </w:r>
    </w:p>
    <w:p w14:paraId="5E67A4BE" w14:textId="1E349CFC" w:rsidR="009D22A5" w:rsidRPr="00342FBE" w:rsidRDefault="00430825" w:rsidP="00430825">
      <w:pPr>
        <w:pStyle w:val="Numeracija"/>
        <w:numPr>
          <w:ilvl w:val="0"/>
          <w:numId w:val="0"/>
        </w:numPr>
      </w:pPr>
      <w:r w:rsidRPr="00342FBE">
        <w:rPr>
          <w:noProof/>
        </w:rPr>
        <w:drawing>
          <wp:inline distT="0" distB="0" distL="0" distR="0" wp14:anchorId="637739F3" wp14:editId="5FB5EF15">
            <wp:extent cx="6300470" cy="3170555"/>
            <wp:effectExtent l="0" t="0" r="5080" b="0"/>
            <wp:docPr id="2099313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31375" name="Picture 1" descr="A screenshot of a computer&#10;&#10;Description automatically generated"/>
                    <pic:cNvPicPr/>
                  </pic:nvPicPr>
                  <pic:blipFill>
                    <a:blip r:embed="rId31"/>
                    <a:stretch>
                      <a:fillRect/>
                    </a:stretch>
                  </pic:blipFill>
                  <pic:spPr>
                    <a:xfrm>
                      <a:off x="0" y="0"/>
                      <a:ext cx="6300470" cy="3170555"/>
                    </a:xfrm>
                    <a:prstGeom prst="rect">
                      <a:avLst/>
                    </a:prstGeom>
                  </pic:spPr>
                </pic:pic>
              </a:graphicData>
            </a:graphic>
          </wp:inline>
        </w:drawing>
      </w:r>
    </w:p>
    <w:p w14:paraId="4927E3B7" w14:textId="77777777" w:rsidR="009D22A5" w:rsidRPr="00342FBE" w:rsidRDefault="009D22A5" w:rsidP="009D22A5">
      <w:pPr>
        <w:pStyle w:val="Numeracija"/>
        <w:numPr>
          <w:ilvl w:val="0"/>
          <w:numId w:val="15"/>
        </w:numPr>
      </w:pPr>
      <w:r w:rsidRPr="00342FBE">
        <w:t>Inicijuojamas filtravimas pagal pasirinktą reikšmę  paspaudus mygtuką [Ieškoti].</w:t>
      </w:r>
    </w:p>
    <w:p w14:paraId="35D0BFAC" w14:textId="77777777" w:rsidR="009D22A5" w:rsidRPr="00342FBE" w:rsidRDefault="009D22A5" w:rsidP="009D22A5"/>
    <w:p w14:paraId="5E37982C" w14:textId="14FFB481" w:rsidR="00EF5B20" w:rsidRPr="00342FBE" w:rsidRDefault="00AA4765" w:rsidP="00715805">
      <w:pPr>
        <w:pStyle w:val="Heading2"/>
      </w:pPr>
      <w:bookmarkStart w:id="28" w:name="_Toc172619998"/>
      <w:r w:rsidRPr="00342FBE">
        <w:t xml:space="preserve">Suvesti </w:t>
      </w:r>
      <w:r w:rsidR="000009A3" w:rsidRPr="00342FBE">
        <w:t>PĮP atnaujintų skirtukų duomenis</w:t>
      </w:r>
      <w:r w:rsidR="00016BBE" w:rsidRPr="00342FBE">
        <w:t xml:space="preserve"> (RF-4, RF-5, RF-6)</w:t>
      </w:r>
      <w:bookmarkEnd w:id="28"/>
    </w:p>
    <w:p w14:paraId="4F7CEF44" w14:textId="07A2D574" w:rsidR="004D09D6" w:rsidRPr="00342FBE" w:rsidRDefault="004D09D6" w:rsidP="00AF6174">
      <w:pPr>
        <w:pStyle w:val="Numeracija"/>
        <w:numPr>
          <w:ilvl w:val="0"/>
          <w:numId w:val="25"/>
        </w:numPr>
      </w:pPr>
      <w:r w:rsidRPr="00342FBE">
        <w:t>Pagrindiniame sistemos meniu pasirenkama „</w:t>
      </w:r>
      <w:r w:rsidR="000009A3" w:rsidRPr="00342FBE">
        <w:t>Projekto įgyvendinimo planų vertinimas</w:t>
      </w:r>
      <w:r w:rsidRPr="00342FBE">
        <w:t>“</w:t>
      </w:r>
      <w:r w:rsidR="000009A3" w:rsidRPr="00342FBE">
        <w:t xml:space="preserve"> ir atsidaromas „Projekto </w:t>
      </w:r>
      <w:r w:rsidR="00DD024F" w:rsidRPr="00342FBE">
        <w:t>įgyvendinimo planai</w:t>
      </w:r>
      <w:r w:rsidR="000009A3" w:rsidRPr="00342FBE">
        <w:t>“</w:t>
      </w:r>
      <w:r w:rsidR="00DD024F" w:rsidRPr="00342FBE">
        <w:t xml:space="preserve"> meniu punktas</w:t>
      </w:r>
      <w:r w:rsidRPr="00342FBE">
        <w:t>;</w:t>
      </w:r>
    </w:p>
    <w:p w14:paraId="4452A9D8" w14:textId="17C9DA21" w:rsidR="00AE7D95" w:rsidRPr="00342FBE" w:rsidRDefault="00DD024F" w:rsidP="00AE7D95">
      <w:pPr>
        <w:pStyle w:val="Numeracija"/>
        <w:numPr>
          <w:ilvl w:val="0"/>
          <w:numId w:val="15"/>
        </w:numPr>
      </w:pPr>
      <w:r w:rsidRPr="00342FBE">
        <w:t>Atidarytame PĮP sąraše pasirenkamas PĮP;</w:t>
      </w:r>
    </w:p>
    <w:p w14:paraId="725C7E8F" w14:textId="7B741C12" w:rsidR="00AE7D95" w:rsidRPr="00342FBE" w:rsidRDefault="004D09D6" w:rsidP="00AE7D95">
      <w:pPr>
        <w:pStyle w:val="Numeracija"/>
        <w:numPr>
          <w:ilvl w:val="0"/>
          <w:numId w:val="15"/>
        </w:numPr>
      </w:pPr>
      <w:r w:rsidRPr="00342FBE">
        <w:t>Atidaromas</w:t>
      </w:r>
      <w:r w:rsidR="00DD024F" w:rsidRPr="00342FBE">
        <w:t xml:space="preserve"> </w:t>
      </w:r>
      <w:r w:rsidR="0004549C" w:rsidRPr="00342FBE">
        <w:t>PĮP bendros informacijos skirtukas;</w:t>
      </w:r>
    </w:p>
    <w:p w14:paraId="008C12FA" w14:textId="77777777" w:rsidR="00902B6A" w:rsidRPr="00342FBE" w:rsidRDefault="0004549C" w:rsidP="00AE7D95">
      <w:pPr>
        <w:pStyle w:val="Numeracija"/>
        <w:numPr>
          <w:ilvl w:val="0"/>
          <w:numId w:val="15"/>
        </w:numPr>
      </w:pPr>
      <w:r w:rsidRPr="00342FBE">
        <w:t>Suvedami duomenys paspaudus mygtuką [Redaguoti]</w:t>
      </w:r>
      <w:r w:rsidR="00902B6A" w:rsidRPr="00342FBE">
        <w:rPr>
          <w:noProof/>
        </w:rPr>
        <w:t xml:space="preserve"> </w:t>
      </w:r>
    </w:p>
    <w:p w14:paraId="283D118A" w14:textId="36AC06C2" w:rsidR="00AE7D95" w:rsidRPr="00342FBE" w:rsidRDefault="00902B6A" w:rsidP="00902B6A">
      <w:pPr>
        <w:pStyle w:val="Numeracija"/>
        <w:numPr>
          <w:ilvl w:val="0"/>
          <w:numId w:val="0"/>
        </w:numPr>
      </w:pPr>
      <w:r w:rsidRPr="00342FBE">
        <w:rPr>
          <w:noProof/>
        </w:rPr>
        <w:lastRenderedPageBreak/>
        <w:drawing>
          <wp:inline distT="0" distB="0" distL="0" distR="0" wp14:anchorId="1D47838C" wp14:editId="0775362D">
            <wp:extent cx="6179820" cy="4382926"/>
            <wp:effectExtent l="0" t="0" r="0" b="0"/>
            <wp:docPr id="5101692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169298" name="Picture 1" descr="A screenshot of a computer&#10;&#10;Description automatically generated"/>
                    <pic:cNvPicPr/>
                  </pic:nvPicPr>
                  <pic:blipFill>
                    <a:blip r:embed="rId32"/>
                    <a:stretch>
                      <a:fillRect/>
                    </a:stretch>
                  </pic:blipFill>
                  <pic:spPr>
                    <a:xfrm>
                      <a:off x="0" y="0"/>
                      <a:ext cx="6180786" cy="4383611"/>
                    </a:xfrm>
                    <a:prstGeom prst="rect">
                      <a:avLst/>
                    </a:prstGeom>
                  </pic:spPr>
                </pic:pic>
              </a:graphicData>
            </a:graphic>
          </wp:inline>
        </w:drawing>
      </w:r>
    </w:p>
    <w:p w14:paraId="5E0BF1F4" w14:textId="2B494C35" w:rsidR="0004549C" w:rsidRPr="00342FBE" w:rsidRDefault="0004549C" w:rsidP="0004549C">
      <w:pPr>
        <w:pStyle w:val="Numeracija"/>
        <w:numPr>
          <w:ilvl w:val="0"/>
          <w:numId w:val="15"/>
        </w:numPr>
      </w:pPr>
      <w:r w:rsidRPr="00342FBE">
        <w:t>Išsaugomi suvesti duomenys paspaudus mygtuką [Išsaugoti]</w:t>
      </w:r>
    </w:p>
    <w:p w14:paraId="33BD7A30" w14:textId="5904C3D2" w:rsidR="00902B6A" w:rsidRPr="00342FBE" w:rsidRDefault="00902B6A" w:rsidP="0004549C">
      <w:pPr>
        <w:pStyle w:val="Numeracija"/>
        <w:numPr>
          <w:ilvl w:val="0"/>
          <w:numId w:val="15"/>
        </w:numPr>
      </w:pPr>
      <w:r w:rsidRPr="00342FBE">
        <w:t>Atsidaromas projekto aprašymo skirtukas</w:t>
      </w:r>
      <w:r w:rsidR="00B1245D" w:rsidRPr="00342FBE">
        <w:t>.</w:t>
      </w:r>
    </w:p>
    <w:p w14:paraId="269F94EB" w14:textId="113C9004" w:rsidR="00B1245D" w:rsidRPr="00342FBE" w:rsidRDefault="00B54ACD" w:rsidP="00B54ACD">
      <w:pPr>
        <w:pStyle w:val="Numeracija"/>
        <w:numPr>
          <w:ilvl w:val="0"/>
          <w:numId w:val="0"/>
        </w:numPr>
      </w:pPr>
      <w:r w:rsidRPr="00342FBE">
        <w:rPr>
          <w:noProof/>
        </w:rPr>
        <w:lastRenderedPageBreak/>
        <w:drawing>
          <wp:inline distT="0" distB="0" distL="0" distR="0" wp14:anchorId="1EE6CE93" wp14:editId="4B49334B">
            <wp:extent cx="4401209" cy="5834418"/>
            <wp:effectExtent l="0" t="0" r="0" b="0"/>
            <wp:docPr id="7025966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59660" name="Picture 2" descr="A screenshot of a compu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09517" cy="5845432"/>
                    </a:xfrm>
                    <a:prstGeom prst="rect">
                      <a:avLst/>
                    </a:prstGeom>
                    <a:noFill/>
                    <a:ln>
                      <a:noFill/>
                    </a:ln>
                  </pic:spPr>
                </pic:pic>
              </a:graphicData>
            </a:graphic>
          </wp:inline>
        </w:drawing>
      </w:r>
    </w:p>
    <w:p w14:paraId="730EB40A" w14:textId="72FF3450" w:rsidR="00B1245D" w:rsidRPr="00342FBE" w:rsidRDefault="00B1245D" w:rsidP="00B1245D">
      <w:pPr>
        <w:pStyle w:val="Numeracija"/>
        <w:numPr>
          <w:ilvl w:val="0"/>
          <w:numId w:val="15"/>
        </w:numPr>
      </w:pPr>
      <w:r w:rsidRPr="00342FBE">
        <w:t>Suvedami duomenys paspaudus mygtuką [Redaguoti]</w:t>
      </w:r>
      <w:r w:rsidRPr="00342FBE">
        <w:rPr>
          <w:noProof/>
        </w:rPr>
        <w:t xml:space="preserve"> </w:t>
      </w:r>
    </w:p>
    <w:p w14:paraId="68925F3F" w14:textId="2EF55427" w:rsidR="00B54ACD" w:rsidRPr="00342FBE" w:rsidRDefault="00B54ACD" w:rsidP="00D939A8">
      <w:pPr>
        <w:pStyle w:val="Numeracija"/>
        <w:numPr>
          <w:ilvl w:val="0"/>
          <w:numId w:val="15"/>
        </w:numPr>
      </w:pPr>
      <w:r w:rsidRPr="00342FBE">
        <w:t>Išsaugomi suvesti duomenys paspaudus mygtuką [Išsaugoti</w:t>
      </w:r>
      <w:r w:rsidR="00D939A8" w:rsidRPr="00342FBE">
        <w:t>]</w:t>
      </w:r>
    </w:p>
    <w:p w14:paraId="134EFA25" w14:textId="3C4C5FD2" w:rsidR="00902B6A" w:rsidRPr="00342FBE" w:rsidRDefault="00902B6A" w:rsidP="0004549C">
      <w:pPr>
        <w:pStyle w:val="Numeracija"/>
        <w:numPr>
          <w:ilvl w:val="0"/>
          <w:numId w:val="15"/>
        </w:numPr>
      </w:pPr>
      <w:r w:rsidRPr="00342FBE">
        <w:t>Atsidaromas rodiklių skirtukas</w:t>
      </w:r>
      <w:r w:rsidR="00B1245D" w:rsidRPr="00342FBE">
        <w:t>.</w:t>
      </w:r>
    </w:p>
    <w:p w14:paraId="09A17971" w14:textId="77777777" w:rsidR="00DA509A" w:rsidRPr="00342FBE" w:rsidRDefault="00DA509A" w:rsidP="00DA509A">
      <w:pPr>
        <w:pStyle w:val="Numeracija"/>
        <w:numPr>
          <w:ilvl w:val="0"/>
          <w:numId w:val="15"/>
        </w:numPr>
      </w:pPr>
      <w:r w:rsidRPr="00342FBE">
        <w:t>Suvedami duomenys paspaudus mygtuką [Redaguoti]</w:t>
      </w:r>
      <w:r w:rsidRPr="00342FBE">
        <w:rPr>
          <w:noProof/>
        </w:rPr>
        <w:t xml:space="preserve"> </w:t>
      </w:r>
    </w:p>
    <w:p w14:paraId="6ADA9E51" w14:textId="66595F94" w:rsidR="00DA509A" w:rsidRPr="00342FBE" w:rsidRDefault="009B4469" w:rsidP="00DA509A">
      <w:pPr>
        <w:pStyle w:val="Numeracija"/>
        <w:numPr>
          <w:ilvl w:val="0"/>
          <w:numId w:val="0"/>
        </w:numPr>
      </w:pPr>
      <w:r w:rsidRPr="00342FBE">
        <w:rPr>
          <w:noProof/>
        </w:rPr>
        <w:lastRenderedPageBreak/>
        <w:drawing>
          <wp:inline distT="0" distB="0" distL="0" distR="0" wp14:anchorId="251C6E11" wp14:editId="662D88E0">
            <wp:extent cx="4969813" cy="3683532"/>
            <wp:effectExtent l="0" t="0" r="2540" b="0"/>
            <wp:docPr id="12167609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760904" name="Picture 3" descr="A screenshot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75202" cy="3687527"/>
                    </a:xfrm>
                    <a:prstGeom prst="rect">
                      <a:avLst/>
                    </a:prstGeom>
                    <a:noFill/>
                    <a:ln>
                      <a:noFill/>
                    </a:ln>
                  </pic:spPr>
                </pic:pic>
              </a:graphicData>
            </a:graphic>
          </wp:inline>
        </w:drawing>
      </w:r>
    </w:p>
    <w:p w14:paraId="12BCA9D0" w14:textId="77777777" w:rsidR="00DA509A" w:rsidRPr="00342FBE" w:rsidRDefault="00DA509A" w:rsidP="00DA509A">
      <w:pPr>
        <w:pStyle w:val="Numeracija"/>
        <w:numPr>
          <w:ilvl w:val="0"/>
          <w:numId w:val="15"/>
        </w:numPr>
      </w:pPr>
      <w:r w:rsidRPr="00342FBE">
        <w:t>Išsaugomi suvesti duomenys paspaudus mygtuką [Išsaugoti]</w:t>
      </w:r>
    </w:p>
    <w:p w14:paraId="64674A51" w14:textId="09131655" w:rsidR="00942231" w:rsidRPr="00342FBE" w:rsidRDefault="006A1C39" w:rsidP="0004549C">
      <w:pPr>
        <w:pStyle w:val="Numeracija"/>
        <w:numPr>
          <w:ilvl w:val="0"/>
          <w:numId w:val="15"/>
        </w:numPr>
      </w:pPr>
      <w:r w:rsidRPr="00342FBE">
        <w:t>Atsidaromas finansavimo skirtukas</w:t>
      </w:r>
      <w:r w:rsidR="00B1245D" w:rsidRPr="00342FBE">
        <w:t>.</w:t>
      </w:r>
    </w:p>
    <w:p w14:paraId="4CA6ABCB" w14:textId="15DFC23B" w:rsidR="00DA509A" w:rsidRPr="00342FBE" w:rsidRDefault="00DA509A" w:rsidP="00DA509A">
      <w:pPr>
        <w:pStyle w:val="Numeracija"/>
        <w:numPr>
          <w:ilvl w:val="0"/>
          <w:numId w:val="15"/>
        </w:numPr>
      </w:pPr>
      <w:r w:rsidRPr="00342FBE">
        <w:t>Suvedami</w:t>
      </w:r>
      <w:r w:rsidR="005401B1" w:rsidRPr="00342FBE">
        <w:t xml:space="preserve"> finansavimo įrašo</w:t>
      </w:r>
      <w:r w:rsidRPr="00342FBE">
        <w:t xml:space="preserve"> duomenys paspaudus mygtuką [Registruoti naują]</w:t>
      </w:r>
      <w:r w:rsidRPr="00342FBE">
        <w:rPr>
          <w:noProof/>
        </w:rPr>
        <w:t xml:space="preserve"> </w:t>
      </w:r>
    </w:p>
    <w:p w14:paraId="5FC012E6" w14:textId="2B34BC3C" w:rsidR="00DA509A" w:rsidRPr="00342FBE" w:rsidRDefault="001B25AE" w:rsidP="001B25AE">
      <w:pPr>
        <w:pStyle w:val="Numeracija"/>
        <w:numPr>
          <w:ilvl w:val="0"/>
          <w:numId w:val="0"/>
        </w:numPr>
      </w:pPr>
      <w:r w:rsidRPr="00342FBE">
        <w:rPr>
          <w:noProof/>
        </w:rPr>
        <w:drawing>
          <wp:inline distT="0" distB="0" distL="0" distR="0" wp14:anchorId="3868EC32" wp14:editId="56699BDC">
            <wp:extent cx="6300470" cy="2125345"/>
            <wp:effectExtent l="0" t="0" r="5080" b="8255"/>
            <wp:docPr id="871969951"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969951" name="Picture 4" descr="A screenshot of a computer&#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00470" cy="2125345"/>
                    </a:xfrm>
                    <a:prstGeom prst="rect">
                      <a:avLst/>
                    </a:prstGeom>
                    <a:noFill/>
                    <a:ln>
                      <a:noFill/>
                    </a:ln>
                  </pic:spPr>
                </pic:pic>
              </a:graphicData>
            </a:graphic>
          </wp:inline>
        </w:drawing>
      </w:r>
    </w:p>
    <w:p w14:paraId="0A3FCCF6" w14:textId="11ED1470" w:rsidR="00DA509A" w:rsidRPr="00342FBE" w:rsidRDefault="00DA509A" w:rsidP="00DA509A">
      <w:pPr>
        <w:pStyle w:val="Numeracija"/>
        <w:numPr>
          <w:ilvl w:val="0"/>
          <w:numId w:val="15"/>
        </w:numPr>
      </w:pPr>
      <w:r w:rsidRPr="00342FBE">
        <w:t>Išsaugomi suvesti duomenys paspaudus mygtuką [Išsaugoti]</w:t>
      </w:r>
    </w:p>
    <w:p w14:paraId="618BDC49" w14:textId="321FCD48" w:rsidR="006A1C39" w:rsidRPr="00342FBE" w:rsidRDefault="006A1C39" w:rsidP="0004549C">
      <w:pPr>
        <w:pStyle w:val="Numeracija"/>
        <w:numPr>
          <w:ilvl w:val="0"/>
          <w:numId w:val="15"/>
        </w:numPr>
      </w:pPr>
      <w:r w:rsidRPr="00342FBE">
        <w:t>Atsidaromas matomumo ir informavimo skirtukas</w:t>
      </w:r>
      <w:r w:rsidR="00B1245D" w:rsidRPr="00342FBE">
        <w:t>.</w:t>
      </w:r>
    </w:p>
    <w:p w14:paraId="3D6ACBB7" w14:textId="77777777" w:rsidR="001B25AE" w:rsidRPr="00342FBE" w:rsidRDefault="001B25AE" w:rsidP="001B25AE">
      <w:pPr>
        <w:pStyle w:val="Numeracija"/>
        <w:numPr>
          <w:ilvl w:val="0"/>
          <w:numId w:val="15"/>
        </w:numPr>
      </w:pPr>
      <w:r w:rsidRPr="00342FBE">
        <w:t>Suvedami duomenys paspaudus mygtuką [Redaguoti]</w:t>
      </w:r>
      <w:r w:rsidRPr="00342FBE">
        <w:rPr>
          <w:noProof/>
        </w:rPr>
        <w:t xml:space="preserve"> </w:t>
      </w:r>
    </w:p>
    <w:p w14:paraId="35531859" w14:textId="34D37ADE" w:rsidR="001B25AE" w:rsidRPr="00342FBE" w:rsidRDefault="00723301" w:rsidP="00723301">
      <w:pPr>
        <w:pStyle w:val="Numeracija"/>
        <w:numPr>
          <w:ilvl w:val="0"/>
          <w:numId w:val="0"/>
        </w:numPr>
      </w:pPr>
      <w:r w:rsidRPr="00342FBE">
        <w:rPr>
          <w:noProof/>
        </w:rPr>
        <w:lastRenderedPageBreak/>
        <w:drawing>
          <wp:inline distT="0" distB="0" distL="0" distR="0" wp14:anchorId="5732D4C8" wp14:editId="1C17C191">
            <wp:extent cx="4512613" cy="5188004"/>
            <wp:effectExtent l="0" t="0" r="2540" b="0"/>
            <wp:docPr id="123298307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83071" name="Picture 5" descr="A screenshot of a computer&#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14068" cy="5189677"/>
                    </a:xfrm>
                    <a:prstGeom prst="rect">
                      <a:avLst/>
                    </a:prstGeom>
                    <a:noFill/>
                    <a:ln>
                      <a:noFill/>
                    </a:ln>
                  </pic:spPr>
                </pic:pic>
              </a:graphicData>
            </a:graphic>
          </wp:inline>
        </w:drawing>
      </w:r>
    </w:p>
    <w:p w14:paraId="106BC9DD" w14:textId="610276D7" w:rsidR="001B25AE" w:rsidRPr="00342FBE" w:rsidRDefault="001B25AE" w:rsidP="001B25AE">
      <w:pPr>
        <w:pStyle w:val="Numeracija"/>
        <w:numPr>
          <w:ilvl w:val="0"/>
          <w:numId w:val="15"/>
        </w:numPr>
      </w:pPr>
      <w:r w:rsidRPr="00342FBE">
        <w:t>Išsaugomi suvesti duomenys paspaudus mygtuką [Išsaugoti].</w:t>
      </w:r>
    </w:p>
    <w:p w14:paraId="5061FAC3" w14:textId="78A639CF" w:rsidR="00D939A8" w:rsidRPr="00342FBE" w:rsidRDefault="00D939A8" w:rsidP="00715805">
      <w:pPr>
        <w:pStyle w:val="Heading2"/>
      </w:pPr>
      <w:bookmarkStart w:id="29" w:name="_Toc172619999"/>
      <w:r w:rsidRPr="00342FBE">
        <w:t>Suvesti PĮP</w:t>
      </w:r>
      <w:r w:rsidR="00B80C1D" w:rsidRPr="00342FBE">
        <w:t xml:space="preserve"> </w:t>
      </w:r>
      <w:r w:rsidRPr="00342FBE">
        <w:t>išlaidų supaprastinimo skirtuko duomenis</w:t>
      </w:r>
      <w:r w:rsidR="00F30769" w:rsidRPr="00342FBE">
        <w:t xml:space="preserve"> (RF-4, RF-5)</w:t>
      </w:r>
      <w:bookmarkEnd w:id="29"/>
    </w:p>
    <w:p w14:paraId="58FDFC10" w14:textId="75A3062F" w:rsidR="006A1C39" w:rsidRPr="00342FBE" w:rsidRDefault="00B1245D" w:rsidP="00AF6174">
      <w:pPr>
        <w:pStyle w:val="Numeracija"/>
        <w:numPr>
          <w:ilvl w:val="0"/>
          <w:numId w:val="20"/>
        </w:numPr>
      </w:pPr>
      <w:r w:rsidRPr="00342FBE">
        <w:t>Atsidaromas</w:t>
      </w:r>
      <w:r w:rsidR="005401B1" w:rsidRPr="00342FBE">
        <w:t xml:space="preserve"> PĮP</w:t>
      </w:r>
      <w:r w:rsidRPr="00342FBE">
        <w:t xml:space="preserve"> išlaidų supaprastinimai skirtukas.</w:t>
      </w:r>
    </w:p>
    <w:p w14:paraId="64DAEC34" w14:textId="29362BD5" w:rsidR="004E7CB7" w:rsidRPr="00342FBE" w:rsidRDefault="005401B1" w:rsidP="00351E0E">
      <w:pPr>
        <w:pStyle w:val="Numeracija"/>
        <w:numPr>
          <w:ilvl w:val="0"/>
          <w:numId w:val="15"/>
        </w:numPr>
      </w:pPr>
      <w:r w:rsidRPr="00342FBE">
        <w:t>Suvedami išlaidų supaprastinimo duomenys paspaudus mygtuką [Registruoti naują]</w:t>
      </w:r>
      <w:r w:rsidR="00351E0E" w:rsidRPr="00342FBE">
        <w:rPr>
          <w:noProof/>
        </w:rPr>
        <w:t>.</w:t>
      </w:r>
    </w:p>
    <w:p w14:paraId="1B4D031D" w14:textId="44488587" w:rsidR="005401B1" w:rsidRPr="00342FBE" w:rsidRDefault="0093029E" w:rsidP="0093029E">
      <w:pPr>
        <w:pStyle w:val="Numeracija"/>
        <w:numPr>
          <w:ilvl w:val="0"/>
          <w:numId w:val="0"/>
        </w:numPr>
      </w:pPr>
      <w:r w:rsidRPr="00342FBE">
        <w:rPr>
          <w:noProof/>
        </w:rPr>
        <w:lastRenderedPageBreak/>
        <w:drawing>
          <wp:inline distT="0" distB="0" distL="0" distR="0" wp14:anchorId="1B5C9D86" wp14:editId="3FCFE0AA">
            <wp:extent cx="6300470" cy="4088765"/>
            <wp:effectExtent l="0" t="0" r="0" b="6985"/>
            <wp:docPr id="11401053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00470" cy="4088765"/>
                    </a:xfrm>
                    <a:prstGeom prst="rect">
                      <a:avLst/>
                    </a:prstGeom>
                    <a:noFill/>
                    <a:ln>
                      <a:noFill/>
                    </a:ln>
                  </pic:spPr>
                </pic:pic>
              </a:graphicData>
            </a:graphic>
          </wp:inline>
        </w:drawing>
      </w:r>
    </w:p>
    <w:p w14:paraId="415FE7AC" w14:textId="5FA813B8" w:rsidR="00351E0E" w:rsidRPr="00342FBE" w:rsidRDefault="0093029E" w:rsidP="00351E0E">
      <w:pPr>
        <w:pStyle w:val="Numeracija"/>
        <w:numPr>
          <w:ilvl w:val="0"/>
          <w:numId w:val="15"/>
        </w:numPr>
      </w:pPr>
      <w:r w:rsidRPr="00342FBE">
        <w:t>Išsaugomi suvesti įrašo duomenys paspaudus mygtuką [Išsaugoti].</w:t>
      </w:r>
    </w:p>
    <w:p w14:paraId="076A931B" w14:textId="30D8263B" w:rsidR="005E3342" w:rsidRPr="00342FBE" w:rsidRDefault="005E3342" w:rsidP="00715805">
      <w:pPr>
        <w:pStyle w:val="Heading2"/>
      </w:pPr>
      <w:bookmarkStart w:id="30" w:name="_Toc172620000"/>
      <w:r w:rsidRPr="00342FBE">
        <w:t xml:space="preserve">Atlikti </w:t>
      </w:r>
      <w:r w:rsidR="00572BEE" w:rsidRPr="00342FBE">
        <w:t>redagavimo veiksmus</w:t>
      </w:r>
      <w:r w:rsidRPr="00342FBE">
        <w:t xml:space="preserve"> PĮP, kurio būsena „Rasti neatitikimai“ (RF-</w:t>
      </w:r>
      <w:r w:rsidR="003B2DDE" w:rsidRPr="00342FBE">
        <w:t>7</w:t>
      </w:r>
      <w:r w:rsidRPr="00342FBE">
        <w:t>)</w:t>
      </w:r>
      <w:bookmarkEnd w:id="30"/>
    </w:p>
    <w:p w14:paraId="60B2030F" w14:textId="262195BA" w:rsidR="005E3342" w:rsidRPr="00342FBE" w:rsidRDefault="005E3342" w:rsidP="00AF6174">
      <w:pPr>
        <w:pStyle w:val="Numeracija"/>
        <w:numPr>
          <w:ilvl w:val="0"/>
          <w:numId w:val="23"/>
        </w:numPr>
      </w:pPr>
      <w:r w:rsidRPr="00342FBE">
        <w:t xml:space="preserve">Atsidaromas </w:t>
      </w:r>
      <w:r w:rsidR="00ED0E3B" w:rsidRPr="00342FBE">
        <w:t xml:space="preserve">pasirinktas </w:t>
      </w:r>
      <w:r w:rsidRPr="00342FBE">
        <w:t>PĮ</w:t>
      </w:r>
      <w:r w:rsidR="00ED0E3B" w:rsidRPr="00342FBE">
        <w:t>P, kurio būsena</w:t>
      </w:r>
      <w:r w:rsidR="00572BEE" w:rsidRPr="00342FBE">
        <w:t xml:space="preserve"> „Rasti neatitikimai“ (jeigu kita būsena pakeisti į „Rasti neatitikimai“</w:t>
      </w:r>
      <w:r w:rsidR="00135F18" w:rsidRPr="00342FBE">
        <w:t>. VSFSVVP IS naudotojas</w:t>
      </w:r>
      <w:r w:rsidR="00572BEE" w:rsidRPr="00342FBE">
        <w:t>).</w:t>
      </w:r>
    </w:p>
    <w:p w14:paraId="282C36BC" w14:textId="71CE034B" w:rsidR="005E3342" w:rsidRPr="00342FBE" w:rsidRDefault="00135F18" w:rsidP="005E3342">
      <w:pPr>
        <w:pStyle w:val="Numeracija"/>
        <w:numPr>
          <w:ilvl w:val="0"/>
          <w:numId w:val="15"/>
        </w:numPr>
      </w:pPr>
      <w:r w:rsidRPr="00342FBE">
        <w:t>DMS naudotojas, p</w:t>
      </w:r>
      <w:r w:rsidR="005E3342" w:rsidRPr="00342FBE">
        <w:t>asirinktuose PĮP skirtukuose įrašams atliekami korekciniai veiksmai, t. y. paredaguojami esami duomenys.</w:t>
      </w:r>
    </w:p>
    <w:p w14:paraId="78D8E361" w14:textId="77777777" w:rsidR="00DF3664" w:rsidRPr="00342FBE" w:rsidRDefault="00135F18" w:rsidP="00DF3664">
      <w:pPr>
        <w:pStyle w:val="Numeracija"/>
        <w:numPr>
          <w:ilvl w:val="0"/>
          <w:numId w:val="15"/>
        </w:numPr>
      </w:pPr>
      <w:r w:rsidRPr="00342FBE">
        <w:t>DMS naudotojas pateikia PĮP</w:t>
      </w:r>
      <w:r w:rsidR="00DF3664" w:rsidRPr="00342FBE">
        <w:t>. Po pateikimo atliktos korekcijos išskiriamos kita spalva.</w:t>
      </w:r>
    </w:p>
    <w:p w14:paraId="52E96376" w14:textId="2D56408F" w:rsidR="003678F5" w:rsidRPr="00342FBE" w:rsidRDefault="003678F5" w:rsidP="003678F5">
      <w:pPr>
        <w:pStyle w:val="Numeracija"/>
        <w:numPr>
          <w:ilvl w:val="0"/>
          <w:numId w:val="0"/>
        </w:numPr>
      </w:pPr>
      <w:r w:rsidRPr="00342FBE">
        <w:rPr>
          <w:noProof/>
        </w:rPr>
        <w:lastRenderedPageBreak/>
        <w:drawing>
          <wp:inline distT="0" distB="0" distL="0" distR="0" wp14:anchorId="60F7689E" wp14:editId="46C7312E">
            <wp:extent cx="5863741" cy="3637505"/>
            <wp:effectExtent l="0" t="0" r="3810" b="1270"/>
            <wp:docPr id="1234655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655839" name=""/>
                    <pic:cNvPicPr/>
                  </pic:nvPicPr>
                  <pic:blipFill>
                    <a:blip r:embed="rId38"/>
                    <a:stretch>
                      <a:fillRect/>
                    </a:stretch>
                  </pic:blipFill>
                  <pic:spPr>
                    <a:xfrm>
                      <a:off x="0" y="0"/>
                      <a:ext cx="5865769" cy="3638763"/>
                    </a:xfrm>
                    <a:prstGeom prst="rect">
                      <a:avLst/>
                    </a:prstGeom>
                  </pic:spPr>
                </pic:pic>
              </a:graphicData>
            </a:graphic>
          </wp:inline>
        </w:drawing>
      </w:r>
    </w:p>
    <w:p w14:paraId="2FB2CB56" w14:textId="2E22D9E7" w:rsidR="001C4163" w:rsidRPr="00342FBE" w:rsidRDefault="001C4163" w:rsidP="00DF3664">
      <w:pPr>
        <w:pStyle w:val="Numeracija"/>
        <w:numPr>
          <w:ilvl w:val="0"/>
          <w:numId w:val="15"/>
        </w:numPr>
      </w:pPr>
      <w:r w:rsidRPr="00342FBE">
        <w:t>Spalvinis žymėjimas nuimamas</w:t>
      </w:r>
      <w:r w:rsidR="00D431B7" w:rsidRPr="00342FBE">
        <w:t xml:space="preserve"> </w:t>
      </w:r>
      <w:r w:rsidR="000156E2" w:rsidRPr="00342FBE">
        <w:t>dviem atvejais:</w:t>
      </w:r>
    </w:p>
    <w:p w14:paraId="61B4BF5F" w14:textId="43E7F915" w:rsidR="000156E2" w:rsidRPr="00342FBE" w:rsidRDefault="000156E2" w:rsidP="000156E2">
      <w:pPr>
        <w:pStyle w:val="Numeracija"/>
        <w:numPr>
          <w:ilvl w:val="1"/>
          <w:numId w:val="15"/>
        </w:numPr>
      </w:pPr>
      <w:r w:rsidRPr="00342FBE">
        <w:t xml:space="preserve">VSFSVVP IS naudotojas patvirtina, jog atliktos korekcijos yra tinkamos </w:t>
      </w:r>
      <w:r w:rsidR="002B27E2" w:rsidRPr="00342FBE">
        <w:t>pakeitęs</w:t>
      </w:r>
      <w:r w:rsidRPr="00342FBE">
        <w:t xml:space="preserve"> būsen</w:t>
      </w:r>
      <w:r w:rsidR="002B27E2" w:rsidRPr="00342FBE">
        <w:t xml:space="preserve">ą </w:t>
      </w:r>
      <w:r w:rsidRPr="00342FBE">
        <w:t>į „Patvirtinta“</w:t>
      </w:r>
      <w:r w:rsidR="00977F14" w:rsidRPr="00342FBE">
        <w:t>;</w:t>
      </w:r>
    </w:p>
    <w:p w14:paraId="23E2AF03" w14:textId="538C7EB0" w:rsidR="00CE6C13" w:rsidRPr="00342FBE" w:rsidRDefault="000156E2" w:rsidP="000156E2">
      <w:pPr>
        <w:pStyle w:val="Numeracija"/>
        <w:numPr>
          <w:ilvl w:val="1"/>
          <w:numId w:val="15"/>
        </w:numPr>
      </w:pPr>
      <w:r w:rsidRPr="00342FBE">
        <w:t>VSFSVVP IS naudotojas</w:t>
      </w:r>
      <w:r w:rsidR="002B27E2" w:rsidRPr="00342FBE">
        <w:t xml:space="preserve"> dar kartą</w:t>
      </w:r>
      <w:r w:rsidR="00177A53" w:rsidRPr="00342FBE">
        <w:t xml:space="preserve"> grąžina PĮP </w:t>
      </w:r>
      <w:r w:rsidR="00977F14" w:rsidRPr="00342FBE">
        <w:t>tikslinti pakeitęs</w:t>
      </w:r>
      <w:r w:rsidR="00177A53" w:rsidRPr="00342FBE">
        <w:t xml:space="preserve"> būsen</w:t>
      </w:r>
      <w:r w:rsidR="00977F14" w:rsidRPr="00342FBE">
        <w:t>ą į</w:t>
      </w:r>
      <w:r w:rsidR="00177A53" w:rsidRPr="00342FBE">
        <w:t xml:space="preserve"> „Rasti neatitikimai“</w:t>
      </w:r>
      <w:r w:rsidR="00862C8E" w:rsidRPr="00342FBE">
        <w:t>.</w:t>
      </w:r>
      <w:r w:rsidR="002B27E2" w:rsidRPr="00342FBE">
        <w:t xml:space="preserve"> </w:t>
      </w:r>
    </w:p>
    <w:p w14:paraId="7255CE59" w14:textId="69BD298B" w:rsidR="003B2DDE" w:rsidRPr="00342FBE" w:rsidRDefault="003B2DDE" w:rsidP="00715805">
      <w:pPr>
        <w:pStyle w:val="Heading2"/>
      </w:pPr>
      <w:bookmarkStart w:id="31" w:name="_Toc172620001"/>
      <w:r w:rsidRPr="00342FBE">
        <w:t>Formuoti atnaujintą PĮP formą (RF-8)</w:t>
      </w:r>
      <w:bookmarkEnd w:id="31"/>
    </w:p>
    <w:p w14:paraId="57AF73CD" w14:textId="372D62D3" w:rsidR="003B2DDE" w:rsidRPr="00342FBE" w:rsidRDefault="003B2DDE" w:rsidP="00AF6174">
      <w:pPr>
        <w:pStyle w:val="Numeracija"/>
        <w:numPr>
          <w:ilvl w:val="0"/>
          <w:numId w:val="24"/>
        </w:numPr>
      </w:pPr>
      <w:r w:rsidRPr="00342FBE">
        <w:t>Pagrindiniame sistemos meniu pasirenkama „Projekto įgyvendinimo planų vertinimas“ ir atsidaromas „Projekto įgyvendinimo planai“ meniu punktas;</w:t>
      </w:r>
    </w:p>
    <w:p w14:paraId="00FA6D79" w14:textId="4D02CFF0" w:rsidR="003B2DDE" w:rsidRPr="00342FBE" w:rsidRDefault="003B2DDE" w:rsidP="003B2DDE">
      <w:pPr>
        <w:pStyle w:val="Numeracija"/>
        <w:numPr>
          <w:ilvl w:val="0"/>
          <w:numId w:val="15"/>
        </w:numPr>
      </w:pPr>
      <w:r w:rsidRPr="00342FBE">
        <w:t>Atidarytame PĮP sąraše pasirenkamas PĮP;</w:t>
      </w:r>
    </w:p>
    <w:p w14:paraId="224660F3" w14:textId="54DDDB1C" w:rsidR="003B2DDE" w:rsidRPr="00342FBE" w:rsidRDefault="003B2DDE" w:rsidP="003B2DDE">
      <w:pPr>
        <w:pStyle w:val="Numeracija"/>
        <w:numPr>
          <w:ilvl w:val="0"/>
          <w:numId w:val="15"/>
        </w:numPr>
      </w:pPr>
      <w:r w:rsidRPr="00342FBE">
        <w:t>Atidaromas PĮP bendros informacijos skirtukas;</w:t>
      </w:r>
    </w:p>
    <w:p w14:paraId="3160981B" w14:textId="46DB7DBC" w:rsidR="003B2DDE" w:rsidRPr="00342FBE" w:rsidRDefault="003B2DDE" w:rsidP="003B2DDE">
      <w:pPr>
        <w:pStyle w:val="Numeracija"/>
        <w:numPr>
          <w:ilvl w:val="0"/>
          <w:numId w:val="15"/>
        </w:numPr>
      </w:pPr>
      <w:r w:rsidRPr="00342FBE">
        <w:t>Inicijuojamas PĮP ataskaitos formavimas paspaudus mygtuką [Spausdinti];</w:t>
      </w:r>
    </w:p>
    <w:p w14:paraId="7F30D17B" w14:textId="6707F8CA" w:rsidR="00250217" w:rsidRPr="00342FBE" w:rsidRDefault="003B2DDE" w:rsidP="00250217">
      <w:pPr>
        <w:pStyle w:val="Numeracija"/>
        <w:numPr>
          <w:ilvl w:val="0"/>
          <w:numId w:val="15"/>
        </w:numPr>
      </w:pPr>
      <w:r w:rsidRPr="00342FBE">
        <w:t>Suformuojama atnaujinta PĮP formos ataskaita.</w:t>
      </w:r>
    </w:p>
    <w:p w14:paraId="3CDF7A4A" w14:textId="70F89E47" w:rsidR="003B2DDE" w:rsidRPr="00342FBE" w:rsidRDefault="00156169" w:rsidP="00B429CE">
      <w:pPr>
        <w:pStyle w:val="Heading1"/>
      </w:pPr>
      <w:bookmarkStart w:id="32" w:name="_Toc172620002"/>
      <w:r w:rsidRPr="00342FBE">
        <w:lastRenderedPageBreak/>
        <w:t>Projektas</w:t>
      </w:r>
      <w:bookmarkEnd w:id="32"/>
    </w:p>
    <w:p w14:paraId="683871F9" w14:textId="2D2BFE4F" w:rsidR="00B013F0" w:rsidRPr="00342FBE" w:rsidRDefault="00B013F0" w:rsidP="00715805">
      <w:pPr>
        <w:pStyle w:val="Heading2"/>
      </w:pPr>
      <w:bookmarkStart w:id="33" w:name="_Toc172620003"/>
      <w:r w:rsidRPr="00342FBE">
        <w:t>Atlikti projektų paiešką pagal naujai sukurtus filtrus (RF-</w:t>
      </w:r>
      <w:r w:rsidR="00C509AA" w:rsidRPr="00342FBE">
        <w:t>14</w:t>
      </w:r>
      <w:r w:rsidRPr="00342FBE">
        <w:t>, RF-</w:t>
      </w:r>
      <w:r w:rsidR="00C509AA" w:rsidRPr="00342FBE">
        <w:t>15, RF-16</w:t>
      </w:r>
      <w:r w:rsidRPr="00342FBE">
        <w:t>)</w:t>
      </w:r>
      <w:bookmarkEnd w:id="33"/>
    </w:p>
    <w:p w14:paraId="587954F7" w14:textId="5BADCC47" w:rsidR="00B013F0" w:rsidRPr="00342FBE" w:rsidRDefault="00B013F0" w:rsidP="00AF6174">
      <w:pPr>
        <w:pStyle w:val="Numeracija"/>
        <w:numPr>
          <w:ilvl w:val="0"/>
          <w:numId w:val="27"/>
        </w:numPr>
      </w:pPr>
      <w:r w:rsidRPr="00342FBE">
        <w:t>Pagrindiniame sistemos meniu pasirenkama „</w:t>
      </w:r>
      <w:r w:rsidR="005F214A" w:rsidRPr="00342FBE">
        <w:t>Projektai</w:t>
      </w:r>
      <w:r w:rsidRPr="00342FBE">
        <w:t>“ ir atsidaromas „</w:t>
      </w:r>
      <w:r w:rsidR="005F214A" w:rsidRPr="00342FBE">
        <w:t>Projektai</w:t>
      </w:r>
      <w:r w:rsidRPr="00342FBE">
        <w:t>“ meniu punktas;</w:t>
      </w:r>
    </w:p>
    <w:p w14:paraId="41BD7D12" w14:textId="5F95FBFE" w:rsidR="00B013F0" w:rsidRPr="00342FBE" w:rsidRDefault="00B013F0" w:rsidP="00B013F0">
      <w:pPr>
        <w:pStyle w:val="Numeracija"/>
        <w:numPr>
          <w:ilvl w:val="0"/>
          <w:numId w:val="15"/>
        </w:numPr>
      </w:pPr>
      <w:r w:rsidRPr="00342FBE">
        <w:t xml:space="preserve">Atidarytame </w:t>
      </w:r>
      <w:r w:rsidR="005F214A" w:rsidRPr="00342FBE">
        <w:t>Projektų</w:t>
      </w:r>
      <w:r w:rsidRPr="00342FBE">
        <w:t xml:space="preserve"> sąraše sąrašo, filtruose „Strateginis projektas“ ir „Išlaidų supaprastinimai“ pasirenkamos reikšmės, pagal kurias norima atlikti filtravimą.</w:t>
      </w:r>
    </w:p>
    <w:p w14:paraId="1D73E040" w14:textId="6B039627" w:rsidR="00B013F0" w:rsidRPr="00342FBE" w:rsidRDefault="005F214A" w:rsidP="00B013F0">
      <w:pPr>
        <w:pStyle w:val="Numeracija"/>
        <w:numPr>
          <w:ilvl w:val="0"/>
          <w:numId w:val="0"/>
        </w:numPr>
      </w:pPr>
      <w:r w:rsidRPr="00342FBE">
        <w:rPr>
          <w:noProof/>
        </w:rPr>
        <w:drawing>
          <wp:inline distT="0" distB="0" distL="0" distR="0" wp14:anchorId="5C9B96A3" wp14:editId="2877EEFA">
            <wp:extent cx="6300470" cy="3945255"/>
            <wp:effectExtent l="0" t="0" r="5080" b="0"/>
            <wp:docPr id="1192550682"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550682" name="Picture 8" descr="A screenshot of a computer&#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00470" cy="3945255"/>
                    </a:xfrm>
                    <a:prstGeom prst="rect">
                      <a:avLst/>
                    </a:prstGeom>
                    <a:noFill/>
                    <a:ln>
                      <a:noFill/>
                    </a:ln>
                  </pic:spPr>
                </pic:pic>
              </a:graphicData>
            </a:graphic>
          </wp:inline>
        </w:drawing>
      </w:r>
    </w:p>
    <w:p w14:paraId="28DB3427" w14:textId="499327E0" w:rsidR="00B013F0" w:rsidRPr="00342FBE" w:rsidRDefault="00B013F0" w:rsidP="00B013F0">
      <w:pPr>
        <w:pStyle w:val="Numeracija"/>
        <w:numPr>
          <w:ilvl w:val="0"/>
          <w:numId w:val="15"/>
        </w:numPr>
      </w:pPr>
      <w:r w:rsidRPr="00342FBE">
        <w:t>Inicijuojamas filtravimas pagal pasirinktą reikšmę  paspaudus mygtuką [Ieškoti].</w:t>
      </w:r>
    </w:p>
    <w:p w14:paraId="2D0A35EE" w14:textId="4D6D985D" w:rsidR="00F30477" w:rsidRPr="00342FBE" w:rsidRDefault="00F30477" w:rsidP="00715805">
      <w:pPr>
        <w:pStyle w:val="Heading2"/>
      </w:pPr>
      <w:bookmarkStart w:id="34" w:name="_Toc172620004"/>
      <w:r w:rsidRPr="00342FBE">
        <w:t>Redaguoti atnaujintus projekto skirtukus</w:t>
      </w:r>
      <w:r w:rsidR="00B013F0" w:rsidRPr="00342FBE">
        <w:t xml:space="preserve"> (RF-11, RF-12, RF-13)</w:t>
      </w:r>
      <w:bookmarkEnd w:id="34"/>
    </w:p>
    <w:p w14:paraId="0C8B56DD" w14:textId="48B89B49" w:rsidR="00CA6B2A" w:rsidRPr="00342FBE" w:rsidRDefault="00CA6B2A" w:rsidP="00AF6174">
      <w:pPr>
        <w:pStyle w:val="Numeracija"/>
        <w:numPr>
          <w:ilvl w:val="0"/>
          <w:numId w:val="26"/>
        </w:numPr>
      </w:pPr>
      <w:r w:rsidRPr="00342FBE">
        <w:t>Pagrindiniame sistemos meniu pasirenkama „Projektai“ ir atsidaromas „</w:t>
      </w:r>
      <w:r w:rsidR="00677EB0" w:rsidRPr="00342FBE">
        <w:t>Projektai</w:t>
      </w:r>
      <w:r w:rsidRPr="00342FBE">
        <w:t>“ meniu punktas;</w:t>
      </w:r>
    </w:p>
    <w:p w14:paraId="58900C76" w14:textId="44080A5E" w:rsidR="00CA6B2A" w:rsidRPr="00342FBE" w:rsidRDefault="00CA6B2A" w:rsidP="00CA6B2A">
      <w:pPr>
        <w:pStyle w:val="Numeracija"/>
        <w:numPr>
          <w:ilvl w:val="0"/>
          <w:numId w:val="15"/>
        </w:numPr>
      </w:pPr>
      <w:r w:rsidRPr="00342FBE">
        <w:t xml:space="preserve">Atidarytame </w:t>
      </w:r>
      <w:r w:rsidR="00677EB0" w:rsidRPr="00342FBE">
        <w:t>projekto</w:t>
      </w:r>
      <w:r w:rsidRPr="00342FBE">
        <w:t xml:space="preserve"> sąraše pasirenkamas </w:t>
      </w:r>
      <w:r w:rsidR="00677EB0" w:rsidRPr="00342FBE">
        <w:t>projektas</w:t>
      </w:r>
      <w:r w:rsidRPr="00342FBE">
        <w:t>;</w:t>
      </w:r>
    </w:p>
    <w:p w14:paraId="293B0334" w14:textId="41AC4A22" w:rsidR="00CA6B2A" w:rsidRPr="00342FBE" w:rsidRDefault="00CA6B2A" w:rsidP="00CA6B2A">
      <w:pPr>
        <w:pStyle w:val="Numeracija"/>
        <w:numPr>
          <w:ilvl w:val="0"/>
          <w:numId w:val="15"/>
        </w:numPr>
      </w:pPr>
      <w:r w:rsidRPr="00342FBE">
        <w:t xml:space="preserve">Atidaromas </w:t>
      </w:r>
      <w:r w:rsidR="003C0B25" w:rsidRPr="00342FBE">
        <w:t>projekto</w:t>
      </w:r>
      <w:r w:rsidRPr="00342FBE">
        <w:t xml:space="preserve"> bendros informacijos skirtukas;</w:t>
      </w:r>
    </w:p>
    <w:p w14:paraId="57F6B0CA" w14:textId="77777777" w:rsidR="00CA6B2A" w:rsidRPr="00342FBE" w:rsidRDefault="00CA6B2A" w:rsidP="00CA6B2A">
      <w:pPr>
        <w:pStyle w:val="Numeracija"/>
        <w:numPr>
          <w:ilvl w:val="0"/>
          <w:numId w:val="15"/>
        </w:numPr>
      </w:pPr>
      <w:r w:rsidRPr="00342FBE">
        <w:t>Suvedami duomenys paspaudus mygtuką [Redaguoti]</w:t>
      </w:r>
      <w:r w:rsidRPr="00342FBE">
        <w:rPr>
          <w:noProof/>
        </w:rPr>
        <w:t xml:space="preserve"> </w:t>
      </w:r>
    </w:p>
    <w:p w14:paraId="2DE9197D" w14:textId="35C8DC57" w:rsidR="00CA6B2A" w:rsidRPr="00342FBE" w:rsidRDefault="004A5BFD" w:rsidP="00CA6B2A">
      <w:pPr>
        <w:pStyle w:val="Numeracija"/>
        <w:numPr>
          <w:ilvl w:val="0"/>
          <w:numId w:val="0"/>
        </w:numPr>
      </w:pPr>
      <w:r w:rsidRPr="00342FBE">
        <w:rPr>
          <w:noProof/>
        </w:rPr>
        <w:lastRenderedPageBreak/>
        <w:drawing>
          <wp:inline distT="0" distB="0" distL="0" distR="0" wp14:anchorId="75B9D73C" wp14:editId="4F6624D3">
            <wp:extent cx="5740912" cy="5692888"/>
            <wp:effectExtent l="0" t="0" r="0" b="3175"/>
            <wp:docPr id="2439652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965287" name="Picture 1" descr="A screenshot of a computer&#10;&#10;Description automatically generated"/>
                    <pic:cNvPicPr/>
                  </pic:nvPicPr>
                  <pic:blipFill>
                    <a:blip r:embed="rId40"/>
                    <a:stretch>
                      <a:fillRect/>
                    </a:stretch>
                  </pic:blipFill>
                  <pic:spPr>
                    <a:xfrm>
                      <a:off x="0" y="0"/>
                      <a:ext cx="5743348" cy="5695304"/>
                    </a:xfrm>
                    <a:prstGeom prst="rect">
                      <a:avLst/>
                    </a:prstGeom>
                  </pic:spPr>
                </pic:pic>
              </a:graphicData>
            </a:graphic>
          </wp:inline>
        </w:drawing>
      </w:r>
    </w:p>
    <w:p w14:paraId="62839DA9" w14:textId="77777777" w:rsidR="00CA6B2A" w:rsidRPr="00342FBE" w:rsidRDefault="00CA6B2A" w:rsidP="00CA6B2A">
      <w:pPr>
        <w:pStyle w:val="Numeracija"/>
        <w:numPr>
          <w:ilvl w:val="0"/>
          <w:numId w:val="15"/>
        </w:numPr>
      </w:pPr>
      <w:r w:rsidRPr="00342FBE">
        <w:t>Išsaugomi suvesti duomenys paspaudus mygtuką [Išsaugoti]</w:t>
      </w:r>
    </w:p>
    <w:p w14:paraId="5726E5D7" w14:textId="4157628D" w:rsidR="00A00361" w:rsidRPr="00342FBE" w:rsidRDefault="00CA6B2A" w:rsidP="00656A16">
      <w:pPr>
        <w:pStyle w:val="Numeracija"/>
        <w:numPr>
          <w:ilvl w:val="0"/>
          <w:numId w:val="15"/>
        </w:numPr>
        <w:rPr>
          <w:lang w:eastAsia="lt-LT"/>
        </w:rPr>
      </w:pPr>
      <w:r w:rsidRPr="00342FBE">
        <w:t>Atsidaromas projekto aprašymo skirtukas</w:t>
      </w:r>
    </w:p>
    <w:p w14:paraId="5BCDF0D2" w14:textId="32379A29" w:rsidR="00A10B5B" w:rsidRPr="00342FBE" w:rsidRDefault="00CA6B2A" w:rsidP="002E229A">
      <w:pPr>
        <w:pStyle w:val="Numeracija"/>
        <w:numPr>
          <w:ilvl w:val="0"/>
          <w:numId w:val="15"/>
        </w:numPr>
      </w:pPr>
      <w:r w:rsidRPr="00342FBE">
        <w:t>Suvedami duomenys paspaudus mygtuką [Redaguoti]</w:t>
      </w:r>
      <w:r w:rsidRPr="00342FBE">
        <w:rPr>
          <w:noProof/>
        </w:rPr>
        <w:t xml:space="preserve"> </w:t>
      </w:r>
    </w:p>
    <w:p w14:paraId="486CECDC" w14:textId="2484CD99" w:rsidR="00CA6B2A" w:rsidRPr="00342FBE" w:rsidRDefault="002E229A" w:rsidP="00A10B5B">
      <w:pPr>
        <w:pStyle w:val="Numeracija"/>
        <w:numPr>
          <w:ilvl w:val="0"/>
          <w:numId w:val="0"/>
        </w:numPr>
      </w:pPr>
      <w:r w:rsidRPr="00342FBE">
        <w:rPr>
          <w:noProof/>
        </w:rPr>
        <w:lastRenderedPageBreak/>
        <w:drawing>
          <wp:inline distT="0" distB="0" distL="0" distR="0" wp14:anchorId="15D03E8D" wp14:editId="70FC6423">
            <wp:extent cx="4614971" cy="4304733"/>
            <wp:effectExtent l="0" t="0" r="0" b="635"/>
            <wp:docPr id="1992447030"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447030" name="Picture 7" descr="A screen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16917" cy="4306548"/>
                    </a:xfrm>
                    <a:prstGeom prst="rect">
                      <a:avLst/>
                    </a:prstGeom>
                    <a:noFill/>
                    <a:ln>
                      <a:noFill/>
                    </a:ln>
                  </pic:spPr>
                </pic:pic>
              </a:graphicData>
            </a:graphic>
          </wp:inline>
        </w:drawing>
      </w:r>
    </w:p>
    <w:p w14:paraId="15C796D5" w14:textId="77777777" w:rsidR="00CA6B2A" w:rsidRPr="00342FBE" w:rsidRDefault="00CA6B2A" w:rsidP="00CA6B2A">
      <w:pPr>
        <w:pStyle w:val="Numeracija"/>
        <w:numPr>
          <w:ilvl w:val="0"/>
          <w:numId w:val="15"/>
        </w:numPr>
      </w:pPr>
      <w:r w:rsidRPr="00342FBE">
        <w:t>Išsaugomi suvesti duomenys paspaudus mygtuką [Išsaugoti]</w:t>
      </w:r>
    </w:p>
    <w:p w14:paraId="24F213DD" w14:textId="77777777" w:rsidR="00CA6B2A" w:rsidRPr="00342FBE" w:rsidRDefault="00CA6B2A" w:rsidP="00CA6B2A">
      <w:pPr>
        <w:pStyle w:val="Numeracija"/>
        <w:numPr>
          <w:ilvl w:val="0"/>
          <w:numId w:val="15"/>
        </w:numPr>
      </w:pPr>
      <w:r w:rsidRPr="00342FBE">
        <w:t>Atsidaromas rodiklių skirtukas.</w:t>
      </w:r>
    </w:p>
    <w:p w14:paraId="75F0DEBF" w14:textId="77777777" w:rsidR="00CA6B2A" w:rsidRPr="00342FBE" w:rsidRDefault="00CA6B2A" w:rsidP="00CA6B2A">
      <w:pPr>
        <w:pStyle w:val="Numeracija"/>
        <w:numPr>
          <w:ilvl w:val="0"/>
          <w:numId w:val="15"/>
        </w:numPr>
      </w:pPr>
      <w:r w:rsidRPr="00342FBE">
        <w:t>Suvedami duomenys paspaudus mygtuką [Redaguoti]</w:t>
      </w:r>
      <w:r w:rsidRPr="00342FBE">
        <w:rPr>
          <w:noProof/>
        </w:rPr>
        <w:t xml:space="preserve"> </w:t>
      </w:r>
    </w:p>
    <w:p w14:paraId="349E40F2" w14:textId="4A2AF0D3" w:rsidR="00CA6B2A" w:rsidRPr="00342FBE" w:rsidRDefault="00983B33" w:rsidP="00CA6B2A">
      <w:pPr>
        <w:pStyle w:val="Numeracija"/>
        <w:numPr>
          <w:ilvl w:val="0"/>
          <w:numId w:val="0"/>
        </w:numPr>
      </w:pPr>
      <w:r w:rsidRPr="00342FBE">
        <w:rPr>
          <w:noProof/>
        </w:rPr>
        <w:drawing>
          <wp:inline distT="0" distB="0" distL="0" distR="0" wp14:anchorId="6C65B9A6" wp14:editId="3609F934">
            <wp:extent cx="5167154" cy="4238607"/>
            <wp:effectExtent l="0" t="0" r="0" b="0"/>
            <wp:docPr id="9805415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541530" name="Picture 1" descr="A screenshot of a computer&#10;&#10;Description automatically generated"/>
                    <pic:cNvPicPr/>
                  </pic:nvPicPr>
                  <pic:blipFill>
                    <a:blip r:embed="rId42"/>
                    <a:stretch>
                      <a:fillRect/>
                    </a:stretch>
                  </pic:blipFill>
                  <pic:spPr>
                    <a:xfrm>
                      <a:off x="0" y="0"/>
                      <a:ext cx="5173976" cy="4244203"/>
                    </a:xfrm>
                    <a:prstGeom prst="rect">
                      <a:avLst/>
                    </a:prstGeom>
                  </pic:spPr>
                </pic:pic>
              </a:graphicData>
            </a:graphic>
          </wp:inline>
        </w:drawing>
      </w:r>
    </w:p>
    <w:p w14:paraId="362E4B9F" w14:textId="77777777" w:rsidR="00CA6B2A" w:rsidRPr="00342FBE" w:rsidRDefault="00CA6B2A" w:rsidP="00CA6B2A">
      <w:pPr>
        <w:pStyle w:val="Numeracija"/>
        <w:numPr>
          <w:ilvl w:val="0"/>
          <w:numId w:val="15"/>
        </w:numPr>
      </w:pPr>
      <w:r w:rsidRPr="00342FBE">
        <w:lastRenderedPageBreak/>
        <w:t>Išsaugomi suvesti duomenys paspaudus mygtuką [Išsaugoti]</w:t>
      </w:r>
    </w:p>
    <w:p w14:paraId="2917E615" w14:textId="77777777" w:rsidR="00CA6B2A" w:rsidRPr="00342FBE" w:rsidRDefault="00CA6B2A" w:rsidP="00CA6B2A">
      <w:pPr>
        <w:pStyle w:val="Numeracija"/>
        <w:numPr>
          <w:ilvl w:val="0"/>
          <w:numId w:val="15"/>
        </w:numPr>
      </w:pPr>
      <w:r w:rsidRPr="00342FBE">
        <w:t>Atsidaromas finansavimo skirtukas.</w:t>
      </w:r>
    </w:p>
    <w:p w14:paraId="14E28CDF" w14:textId="77777777" w:rsidR="00CA6B2A" w:rsidRPr="00342FBE" w:rsidRDefault="00CA6B2A" w:rsidP="00CA6B2A">
      <w:pPr>
        <w:pStyle w:val="Numeracija"/>
        <w:numPr>
          <w:ilvl w:val="0"/>
          <w:numId w:val="15"/>
        </w:numPr>
      </w:pPr>
      <w:r w:rsidRPr="00342FBE">
        <w:t>Suvedami finansavimo įrašo duomenys paspaudus mygtuką [Registruoti naują]</w:t>
      </w:r>
      <w:r w:rsidRPr="00342FBE">
        <w:rPr>
          <w:noProof/>
        </w:rPr>
        <w:t xml:space="preserve"> </w:t>
      </w:r>
    </w:p>
    <w:p w14:paraId="5243074D" w14:textId="2673B9AE" w:rsidR="00CA6B2A" w:rsidRPr="00342FBE" w:rsidRDefault="002E229A" w:rsidP="00CA6B2A">
      <w:pPr>
        <w:pStyle w:val="Numeracija"/>
        <w:numPr>
          <w:ilvl w:val="0"/>
          <w:numId w:val="0"/>
        </w:numPr>
      </w:pPr>
      <w:r w:rsidRPr="00342FBE">
        <w:rPr>
          <w:noProof/>
        </w:rPr>
        <w:drawing>
          <wp:inline distT="0" distB="0" distL="0" distR="0" wp14:anchorId="40A71B3B" wp14:editId="5DA6422D">
            <wp:extent cx="4580852" cy="2931708"/>
            <wp:effectExtent l="0" t="0" r="0" b="2540"/>
            <wp:docPr id="4828181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18197" name="Picture 1" descr="A screenshot of a computer&#10;&#10;Description automatically generated"/>
                    <pic:cNvPicPr/>
                  </pic:nvPicPr>
                  <pic:blipFill>
                    <a:blip r:embed="rId43"/>
                    <a:stretch>
                      <a:fillRect/>
                    </a:stretch>
                  </pic:blipFill>
                  <pic:spPr>
                    <a:xfrm>
                      <a:off x="0" y="0"/>
                      <a:ext cx="4583707" cy="2933535"/>
                    </a:xfrm>
                    <a:prstGeom prst="rect">
                      <a:avLst/>
                    </a:prstGeom>
                  </pic:spPr>
                </pic:pic>
              </a:graphicData>
            </a:graphic>
          </wp:inline>
        </w:drawing>
      </w:r>
    </w:p>
    <w:p w14:paraId="707BE8F7" w14:textId="77777777" w:rsidR="00CA6B2A" w:rsidRPr="00342FBE" w:rsidRDefault="00CA6B2A" w:rsidP="00CA6B2A">
      <w:pPr>
        <w:pStyle w:val="Numeracija"/>
        <w:numPr>
          <w:ilvl w:val="0"/>
          <w:numId w:val="15"/>
        </w:numPr>
      </w:pPr>
      <w:r w:rsidRPr="00342FBE">
        <w:t>Išsaugomi suvesti duomenys paspaudus mygtuką [Išsaugoti]</w:t>
      </w:r>
    </w:p>
    <w:p w14:paraId="5CA53D52" w14:textId="77777777" w:rsidR="00CA6B2A" w:rsidRPr="00342FBE" w:rsidRDefault="00CA6B2A" w:rsidP="00CA6B2A">
      <w:pPr>
        <w:pStyle w:val="Numeracija"/>
        <w:numPr>
          <w:ilvl w:val="0"/>
          <w:numId w:val="15"/>
        </w:numPr>
      </w:pPr>
      <w:r w:rsidRPr="00342FBE">
        <w:t>Atsidaromas matomumo ir informavimo skirtukas.</w:t>
      </w:r>
    </w:p>
    <w:p w14:paraId="4A2E5AB7" w14:textId="77777777" w:rsidR="00CA6B2A" w:rsidRPr="00342FBE" w:rsidRDefault="00CA6B2A" w:rsidP="00CA6B2A">
      <w:pPr>
        <w:pStyle w:val="Numeracija"/>
        <w:numPr>
          <w:ilvl w:val="0"/>
          <w:numId w:val="15"/>
        </w:numPr>
      </w:pPr>
      <w:r w:rsidRPr="00342FBE">
        <w:t>Suvedami duomenys paspaudus mygtuką [Redaguoti]</w:t>
      </w:r>
      <w:r w:rsidRPr="00342FBE">
        <w:rPr>
          <w:noProof/>
        </w:rPr>
        <w:t xml:space="preserve"> </w:t>
      </w:r>
    </w:p>
    <w:p w14:paraId="6F5AF5D8" w14:textId="7E61AC0D" w:rsidR="00CA6B2A" w:rsidRPr="00342FBE" w:rsidRDefault="009E4BED" w:rsidP="00CA6B2A">
      <w:pPr>
        <w:pStyle w:val="Numeracija"/>
        <w:numPr>
          <w:ilvl w:val="0"/>
          <w:numId w:val="0"/>
        </w:numPr>
      </w:pPr>
      <w:r w:rsidRPr="00342FBE">
        <w:rPr>
          <w:noProof/>
        </w:rPr>
        <w:drawing>
          <wp:inline distT="0" distB="0" distL="0" distR="0" wp14:anchorId="041263FD" wp14:editId="68447571">
            <wp:extent cx="5206621" cy="4644084"/>
            <wp:effectExtent l="0" t="0" r="0" b="4445"/>
            <wp:docPr id="12007591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759163" name="Picture 1" descr="A screenshot of a computer&#10;&#10;Description automatically generated"/>
                    <pic:cNvPicPr/>
                  </pic:nvPicPr>
                  <pic:blipFill>
                    <a:blip r:embed="rId44"/>
                    <a:stretch>
                      <a:fillRect/>
                    </a:stretch>
                  </pic:blipFill>
                  <pic:spPr>
                    <a:xfrm>
                      <a:off x="0" y="0"/>
                      <a:ext cx="5219948" cy="4655971"/>
                    </a:xfrm>
                    <a:prstGeom prst="rect">
                      <a:avLst/>
                    </a:prstGeom>
                  </pic:spPr>
                </pic:pic>
              </a:graphicData>
            </a:graphic>
          </wp:inline>
        </w:drawing>
      </w:r>
    </w:p>
    <w:p w14:paraId="0F9657BB" w14:textId="0D8F88BF" w:rsidR="00CA6B2A" w:rsidRPr="00342FBE" w:rsidRDefault="00CA6B2A" w:rsidP="00CA6B2A">
      <w:pPr>
        <w:pStyle w:val="Numeracija"/>
        <w:numPr>
          <w:ilvl w:val="0"/>
          <w:numId w:val="15"/>
        </w:numPr>
      </w:pPr>
      <w:r w:rsidRPr="00342FBE">
        <w:t>Išsaugomi suvesti duomenys paspaudus mygtuką [Išsaugoti].</w:t>
      </w:r>
    </w:p>
    <w:p w14:paraId="2E76D8FA" w14:textId="35474299" w:rsidR="00C509AA" w:rsidRPr="00342FBE" w:rsidRDefault="00C509AA" w:rsidP="00715805">
      <w:pPr>
        <w:pStyle w:val="Heading2"/>
      </w:pPr>
      <w:bookmarkStart w:id="35" w:name="_Toc172620005"/>
      <w:r w:rsidRPr="00342FBE">
        <w:lastRenderedPageBreak/>
        <w:t>Užregistruoti rizikų vertinimo lapą</w:t>
      </w:r>
      <w:r w:rsidR="00254C0B" w:rsidRPr="00342FBE">
        <w:t xml:space="preserve"> (RF-</w:t>
      </w:r>
      <w:r w:rsidR="00E37073" w:rsidRPr="00342FBE">
        <w:t>1</w:t>
      </w:r>
      <w:r w:rsidR="004A02DD" w:rsidRPr="00342FBE">
        <w:t>7)</w:t>
      </w:r>
      <w:bookmarkEnd w:id="35"/>
    </w:p>
    <w:p w14:paraId="32DD2549" w14:textId="77777777" w:rsidR="00C509AA" w:rsidRPr="00342FBE" w:rsidRDefault="00C509AA" w:rsidP="00AF6174">
      <w:pPr>
        <w:pStyle w:val="Numeracija"/>
        <w:numPr>
          <w:ilvl w:val="0"/>
          <w:numId w:val="28"/>
        </w:numPr>
      </w:pPr>
      <w:r w:rsidRPr="00342FBE">
        <w:t>Pagrindiniame sistemos meniu pasirenkama „Projektai“ ir atsidaromas „Projektai“ meniu punktas;</w:t>
      </w:r>
    </w:p>
    <w:p w14:paraId="68EC34B0" w14:textId="77777777" w:rsidR="00C509AA" w:rsidRPr="00342FBE" w:rsidRDefault="00C509AA" w:rsidP="00C509AA">
      <w:pPr>
        <w:pStyle w:val="Numeracija"/>
        <w:numPr>
          <w:ilvl w:val="0"/>
          <w:numId w:val="15"/>
        </w:numPr>
      </w:pPr>
      <w:r w:rsidRPr="00342FBE">
        <w:t>Atidarytame projekto sąraše pasirenkamas projektas;</w:t>
      </w:r>
    </w:p>
    <w:p w14:paraId="48AE359A" w14:textId="625F5532" w:rsidR="00C509AA" w:rsidRPr="00342FBE" w:rsidRDefault="00C509AA" w:rsidP="00C509AA">
      <w:pPr>
        <w:pStyle w:val="Numeracija"/>
        <w:numPr>
          <w:ilvl w:val="0"/>
          <w:numId w:val="15"/>
        </w:numPr>
      </w:pPr>
      <w:r w:rsidRPr="00342FBE">
        <w:t>Atidaromas rizikų vertinimo lap</w:t>
      </w:r>
      <w:r w:rsidR="005E0F8E" w:rsidRPr="00342FBE">
        <w:t>ai</w:t>
      </w:r>
      <w:r w:rsidRPr="00342FBE">
        <w:t xml:space="preserve"> skirtukas;</w:t>
      </w:r>
    </w:p>
    <w:p w14:paraId="5D4A97F3" w14:textId="6ECA2168" w:rsidR="000C7260" w:rsidRPr="00342FBE" w:rsidRDefault="000C7260" w:rsidP="000C7260">
      <w:pPr>
        <w:pStyle w:val="Numeracija"/>
        <w:numPr>
          <w:ilvl w:val="0"/>
          <w:numId w:val="0"/>
        </w:numPr>
      </w:pPr>
      <w:r w:rsidRPr="00342FBE">
        <w:rPr>
          <w:noProof/>
        </w:rPr>
        <w:drawing>
          <wp:inline distT="0" distB="0" distL="0" distR="0" wp14:anchorId="5B708CEA" wp14:editId="27D44E86">
            <wp:extent cx="5208649" cy="2256801"/>
            <wp:effectExtent l="0" t="0" r="0" b="0"/>
            <wp:docPr id="1551568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6800" name="Picture 1" descr="A screenshot of a computer&#10;&#10;Description automatically generated"/>
                    <pic:cNvPicPr/>
                  </pic:nvPicPr>
                  <pic:blipFill>
                    <a:blip r:embed="rId45"/>
                    <a:stretch>
                      <a:fillRect/>
                    </a:stretch>
                  </pic:blipFill>
                  <pic:spPr>
                    <a:xfrm>
                      <a:off x="0" y="0"/>
                      <a:ext cx="5211057" cy="2257844"/>
                    </a:xfrm>
                    <a:prstGeom prst="rect">
                      <a:avLst/>
                    </a:prstGeom>
                  </pic:spPr>
                </pic:pic>
              </a:graphicData>
            </a:graphic>
          </wp:inline>
        </w:drawing>
      </w:r>
    </w:p>
    <w:p w14:paraId="261D79DC" w14:textId="546A69EF" w:rsidR="005E0F8E" w:rsidRPr="00342FBE" w:rsidRDefault="005E0F8E" w:rsidP="000C7260">
      <w:pPr>
        <w:pStyle w:val="Numeracija"/>
        <w:numPr>
          <w:ilvl w:val="0"/>
          <w:numId w:val="15"/>
        </w:numPr>
      </w:pPr>
      <w:r w:rsidRPr="00342FBE">
        <w:t>Užregistruojamas rizikų vertinimo lapas paspaudus mygtuką [Sukurti naują rizikų vertinimo lapą].</w:t>
      </w:r>
    </w:p>
    <w:p w14:paraId="2B9402CC" w14:textId="3938BC89" w:rsidR="00E37073" w:rsidRPr="00342FBE" w:rsidRDefault="00E37073" w:rsidP="00715805">
      <w:pPr>
        <w:pStyle w:val="Heading2"/>
      </w:pPr>
      <w:bookmarkStart w:id="36" w:name="_Toc172620006"/>
      <w:r w:rsidRPr="00342FBE">
        <w:t>Supildyti rizikų vertinimo lapą duomenimis</w:t>
      </w:r>
      <w:r w:rsidR="004A02DD" w:rsidRPr="00342FBE">
        <w:t xml:space="preserve"> (RF-17, RF-18, RF-19</w:t>
      </w:r>
      <w:r w:rsidR="006C3334" w:rsidRPr="00342FBE">
        <w:t>,</w:t>
      </w:r>
      <w:r w:rsidR="004A02DD" w:rsidRPr="00342FBE">
        <w:t xml:space="preserve"> RF-21)</w:t>
      </w:r>
      <w:bookmarkEnd w:id="36"/>
      <w:r w:rsidRPr="00342FBE">
        <w:t xml:space="preserve"> </w:t>
      </w:r>
    </w:p>
    <w:p w14:paraId="0646CB4B" w14:textId="77777777" w:rsidR="00E85DF0" w:rsidRPr="00342FBE" w:rsidRDefault="00E85DF0" w:rsidP="00AF6174">
      <w:pPr>
        <w:pStyle w:val="Numeracija"/>
        <w:numPr>
          <w:ilvl w:val="0"/>
          <w:numId w:val="29"/>
        </w:numPr>
      </w:pPr>
      <w:r w:rsidRPr="00342FBE">
        <w:t>Pagrindiniame sistemos meniu pasirenkama „Projektai“ ir atsidaromas „Projektai“ meniu punktas;</w:t>
      </w:r>
    </w:p>
    <w:p w14:paraId="64F1ACB9" w14:textId="77777777" w:rsidR="00E85DF0" w:rsidRPr="00342FBE" w:rsidRDefault="00E85DF0" w:rsidP="00E85DF0">
      <w:pPr>
        <w:pStyle w:val="Numeracija"/>
        <w:numPr>
          <w:ilvl w:val="0"/>
          <w:numId w:val="15"/>
        </w:numPr>
      </w:pPr>
      <w:r w:rsidRPr="00342FBE">
        <w:t>Atidarytame projekto sąraše pasirenkamas projektas;</w:t>
      </w:r>
    </w:p>
    <w:p w14:paraId="03724591" w14:textId="5D49E5AB" w:rsidR="00E85DF0" w:rsidRPr="00342FBE" w:rsidRDefault="00E85DF0" w:rsidP="00E85DF0">
      <w:pPr>
        <w:pStyle w:val="Numeracija"/>
        <w:numPr>
          <w:ilvl w:val="0"/>
          <w:numId w:val="15"/>
        </w:numPr>
      </w:pPr>
      <w:r w:rsidRPr="00342FBE">
        <w:t>Atidaromas rizikų vertinimo lapai skirtukas;</w:t>
      </w:r>
    </w:p>
    <w:p w14:paraId="156DC7B3" w14:textId="5E626037" w:rsidR="001C7BA4" w:rsidRPr="00342FBE" w:rsidRDefault="001C7BA4" w:rsidP="00E85DF0">
      <w:pPr>
        <w:pStyle w:val="Numeracija"/>
        <w:numPr>
          <w:ilvl w:val="0"/>
          <w:numId w:val="15"/>
        </w:numPr>
      </w:pPr>
      <w:r w:rsidRPr="00342FBE">
        <w:t>Atsidaromas aktualus rizikų vertinimo lapas</w:t>
      </w:r>
      <w:r w:rsidR="008B5EAF" w:rsidRPr="00342FBE">
        <w:t xml:space="preserve"> pagal eiliškumą</w:t>
      </w:r>
      <w:r w:rsidR="003F0405" w:rsidRPr="00342FBE">
        <w:t>;</w:t>
      </w:r>
    </w:p>
    <w:p w14:paraId="04137666" w14:textId="12E7B16A" w:rsidR="00452292" w:rsidRPr="00342FBE" w:rsidRDefault="00452292" w:rsidP="00452292">
      <w:pPr>
        <w:pStyle w:val="Numeracija"/>
        <w:numPr>
          <w:ilvl w:val="0"/>
          <w:numId w:val="0"/>
        </w:numPr>
      </w:pPr>
      <w:r w:rsidRPr="00342FBE">
        <w:rPr>
          <w:noProof/>
        </w:rPr>
        <w:drawing>
          <wp:inline distT="0" distB="0" distL="0" distR="0" wp14:anchorId="5D8DE24F" wp14:editId="7615B014">
            <wp:extent cx="6300470" cy="4231005"/>
            <wp:effectExtent l="0" t="0" r="5080" b="0"/>
            <wp:docPr id="121603962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39628" name="Picture 1" descr="A screenshot of a computer&#10;&#10;Description automatically generated"/>
                    <pic:cNvPicPr/>
                  </pic:nvPicPr>
                  <pic:blipFill>
                    <a:blip r:embed="rId46"/>
                    <a:stretch>
                      <a:fillRect/>
                    </a:stretch>
                  </pic:blipFill>
                  <pic:spPr>
                    <a:xfrm>
                      <a:off x="0" y="0"/>
                      <a:ext cx="6300470" cy="4231005"/>
                    </a:xfrm>
                    <a:prstGeom prst="rect">
                      <a:avLst/>
                    </a:prstGeom>
                  </pic:spPr>
                </pic:pic>
              </a:graphicData>
            </a:graphic>
          </wp:inline>
        </w:drawing>
      </w:r>
    </w:p>
    <w:p w14:paraId="6F462CA1" w14:textId="737CD151" w:rsidR="008B5EAF" w:rsidRPr="00342FBE" w:rsidRDefault="001A35EC" w:rsidP="00E85DF0">
      <w:pPr>
        <w:pStyle w:val="Numeracija"/>
        <w:numPr>
          <w:ilvl w:val="0"/>
          <w:numId w:val="15"/>
        </w:numPr>
      </w:pPr>
      <w:r w:rsidRPr="00342FBE">
        <w:t>Užpildom</w:t>
      </w:r>
      <w:r w:rsidR="003F0405" w:rsidRPr="00342FBE">
        <w:t>as</w:t>
      </w:r>
      <w:r w:rsidRPr="00342FBE">
        <w:t xml:space="preserve"> rizikų vertinimo lapas duomenimis</w:t>
      </w:r>
      <w:r w:rsidR="003F0405" w:rsidRPr="00342FBE">
        <w:t xml:space="preserve"> inicijavus redagavimą paspaudus mygtuką </w:t>
      </w:r>
      <w:r w:rsidR="00407B8A" w:rsidRPr="00342FBE">
        <w:t>[Redaguoti];</w:t>
      </w:r>
    </w:p>
    <w:p w14:paraId="72EC3BF6" w14:textId="54BBD7CE" w:rsidR="003F0405" w:rsidRPr="00342FBE" w:rsidRDefault="003F231F" w:rsidP="00E85DF0">
      <w:pPr>
        <w:pStyle w:val="Numeracija"/>
        <w:numPr>
          <w:ilvl w:val="0"/>
          <w:numId w:val="15"/>
        </w:numPr>
      </w:pPr>
      <w:r w:rsidRPr="00342FBE">
        <w:t>Išsaugomi duomenys [Išsaugoti].</w:t>
      </w:r>
    </w:p>
    <w:p w14:paraId="0E19457E" w14:textId="5BB5670F" w:rsidR="00E85DF0" w:rsidRPr="00342FBE" w:rsidRDefault="00E85DF0" w:rsidP="00715805">
      <w:pPr>
        <w:pStyle w:val="Heading2"/>
      </w:pPr>
      <w:bookmarkStart w:id="37" w:name="_Toc172620007"/>
      <w:r w:rsidRPr="00342FBE">
        <w:lastRenderedPageBreak/>
        <w:t>Priskirti rizikų valdymo priemones rizikų faktoriams (RF-22, RF-23)</w:t>
      </w:r>
      <w:bookmarkEnd w:id="37"/>
      <w:r w:rsidRPr="00342FBE">
        <w:t xml:space="preserve"> </w:t>
      </w:r>
    </w:p>
    <w:p w14:paraId="7A8B9BC2" w14:textId="77777777" w:rsidR="00E85DF0" w:rsidRPr="00342FBE" w:rsidRDefault="00E85DF0" w:rsidP="00AF6174">
      <w:pPr>
        <w:pStyle w:val="Numeracija"/>
        <w:numPr>
          <w:ilvl w:val="0"/>
          <w:numId w:val="30"/>
        </w:numPr>
      </w:pPr>
      <w:r w:rsidRPr="00342FBE">
        <w:t>Pagrindiniame sistemos meniu pasirenkama „Projektai“ ir atsidaromas „Projektai“ meniu punktas;</w:t>
      </w:r>
    </w:p>
    <w:p w14:paraId="58E35487" w14:textId="77777777" w:rsidR="00E85DF0" w:rsidRPr="00342FBE" w:rsidRDefault="00E85DF0" w:rsidP="00E85DF0">
      <w:pPr>
        <w:pStyle w:val="Numeracija"/>
        <w:numPr>
          <w:ilvl w:val="0"/>
          <w:numId w:val="15"/>
        </w:numPr>
      </w:pPr>
      <w:r w:rsidRPr="00342FBE">
        <w:t>Atidarytame projekto sąraše pasirenkamas projektas;</w:t>
      </w:r>
    </w:p>
    <w:p w14:paraId="242EA89E" w14:textId="292BE948" w:rsidR="00E85DF0" w:rsidRPr="00342FBE" w:rsidRDefault="00E85DF0" w:rsidP="00E85DF0">
      <w:pPr>
        <w:pStyle w:val="Numeracija"/>
        <w:numPr>
          <w:ilvl w:val="0"/>
          <w:numId w:val="15"/>
        </w:numPr>
      </w:pPr>
      <w:r w:rsidRPr="00342FBE">
        <w:t>Atidaromas rizikų valdymo priemonės skirtukas;</w:t>
      </w:r>
    </w:p>
    <w:p w14:paraId="28608D1A" w14:textId="17547268" w:rsidR="00451129" w:rsidRPr="00342FBE" w:rsidRDefault="00451129" w:rsidP="00E85DF0">
      <w:pPr>
        <w:pStyle w:val="Numeracija"/>
        <w:numPr>
          <w:ilvl w:val="0"/>
          <w:numId w:val="15"/>
        </w:numPr>
      </w:pPr>
      <w:r w:rsidRPr="00342FBE">
        <w:t>Inicijuojama rizikų valdymo priemonės įrašo registracija paspaudus mygtuką [Registruoti naują];</w:t>
      </w:r>
    </w:p>
    <w:p w14:paraId="2BC1CDC0" w14:textId="5DA8B4CE" w:rsidR="000B538D" w:rsidRPr="00342FBE" w:rsidRDefault="000B538D" w:rsidP="000B538D">
      <w:pPr>
        <w:pStyle w:val="Numeracija"/>
        <w:numPr>
          <w:ilvl w:val="0"/>
          <w:numId w:val="0"/>
        </w:numPr>
      </w:pPr>
      <w:r w:rsidRPr="00342FBE">
        <w:rPr>
          <w:noProof/>
        </w:rPr>
        <w:drawing>
          <wp:inline distT="0" distB="0" distL="0" distR="0" wp14:anchorId="2C2D2777" wp14:editId="1CCF405F">
            <wp:extent cx="6300470" cy="4462145"/>
            <wp:effectExtent l="0" t="0" r="5080" b="0"/>
            <wp:docPr id="973416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1605" name="Picture 1" descr="A screenshot of a computer&#10;&#10;Description automatically generated"/>
                    <pic:cNvPicPr/>
                  </pic:nvPicPr>
                  <pic:blipFill>
                    <a:blip r:embed="rId47"/>
                    <a:stretch>
                      <a:fillRect/>
                    </a:stretch>
                  </pic:blipFill>
                  <pic:spPr>
                    <a:xfrm>
                      <a:off x="0" y="0"/>
                      <a:ext cx="6300470" cy="4462145"/>
                    </a:xfrm>
                    <a:prstGeom prst="rect">
                      <a:avLst/>
                    </a:prstGeom>
                  </pic:spPr>
                </pic:pic>
              </a:graphicData>
            </a:graphic>
          </wp:inline>
        </w:drawing>
      </w:r>
    </w:p>
    <w:p w14:paraId="620915D9" w14:textId="02253C82" w:rsidR="00451129" w:rsidRPr="00342FBE" w:rsidRDefault="00451129" w:rsidP="00E85DF0">
      <w:pPr>
        <w:pStyle w:val="Numeracija"/>
        <w:numPr>
          <w:ilvl w:val="0"/>
          <w:numId w:val="15"/>
        </w:numPr>
      </w:pPr>
      <w:r w:rsidRPr="00342FBE">
        <w:t>Išsaugom</w:t>
      </w:r>
      <w:r w:rsidR="000B538D" w:rsidRPr="00342FBE">
        <w:t>as suvestas įrašas ir duomenys.</w:t>
      </w:r>
    </w:p>
    <w:p w14:paraId="42B0ACEE" w14:textId="46D0E623" w:rsidR="001A0743" w:rsidRPr="00342FBE" w:rsidRDefault="001A0743" w:rsidP="00715805">
      <w:pPr>
        <w:pStyle w:val="Heading2"/>
      </w:pPr>
      <w:bookmarkStart w:id="38" w:name="_Toc172620008"/>
      <w:r w:rsidRPr="00342FBE">
        <w:t>Formuoti rizikų</w:t>
      </w:r>
      <w:r w:rsidR="00407B8A" w:rsidRPr="00342FBE">
        <w:t xml:space="preserve"> vertinimo lapo ataskaitą </w:t>
      </w:r>
      <w:r w:rsidRPr="00342FBE">
        <w:t>(RF-</w:t>
      </w:r>
      <w:r w:rsidR="006C3334" w:rsidRPr="00342FBE">
        <w:t>20</w:t>
      </w:r>
      <w:r w:rsidRPr="00342FBE">
        <w:t>)</w:t>
      </w:r>
      <w:bookmarkEnd w:id="38"/>
      <w:r w:rsidRPr="00342FBE">
        <w:t xml:space="preserve"> </w:t>
      </w:r>
    </w:p>
    <w:p w14:paraId="0EE6FAAF" w14:textId="77777777" w:rsidR="001A0743" w:rsidRPr="00342FBE" w:rsidRDefault="001A0743" w:rsidP="00AF6174">
      <w:pPr>
        <w:pStyle w:val="Numeracija"/>
        <w:numPr>
          <w:ilvl w:val="0"/>
          <w:numId w:val="31"/>
        </w:numPr>
      </w:pPr>
      <w:r w:rsidRPr="00342FBE">
        <w:t>Pagrindiniame sistemos meniu pasirenkama „Projektai“ ir atsidaromas „Projektai“ meniu punktas;</w:t>
      </w:r>
    </w:p>
    <w:p w14:paraId="48027E0B" w14:textId="77777777" w:rsidR="000B538D" w:rsidRPr="00342FBE" w:rsidRDefault="000B538D" w:rsidP="000B538D">
      <w:pPr>
        <w:pStyle w:val="Numeracija"/>
        <w:numPr>
          <w:ilvl w:val="0"/>
          <w:numId w:val="15"/>
        </w:numPr>
      </w:pPr>
      <w:r w:rsidRPr="00342FBE">
        <w:t>Atidarytame projekto sąraše pasirenkamas projektas;</w:t>
      </w:r>
    </w:p>
    <w:p w14:paraId="22AA3F3E" w14:textId="77777777" w:rsidR="000B538D" w:rsidRPr="00342FBE" w:rsidRDefault="000B538D" w:rsidP="000B538D">
      <w:pPr>
        <w:pStyle w:val="Numeracija"/>
        <w:numPr>
          <w:ilvl w:val="0"/>
          <w:numId w:val="15"/>
        </w:numPr>
      </w:pPr>
      <w:r w:rsidRPr="00342FBE">
        <w:t>Atidaromas rizikų vertinimo lapai skirtukas;</w:t>
      </w:r>
    </w:p>
    <w:p w14:paraId="7848FFCB" w14:textId="77777777" w:rsidR="000B538D" w:rsidRPr="00342FBE" w:rsidRDefault="000B538D" w:rsidP="000B538D">
      <w:pPr>
        <w:pStyle w:val="Numeracija"/>
        <w:numPr>
          <w:ilvl w:val="0"/>
          <w:numId w:val="15"/>
        </w:numPr>
      </w:pPr>
      <w:r w:rsidRPr="00342FBE">
        <w:t>Atsidaromas aktualus rizikų vertinimo lapas pagal eiliškumą;</w:t>
      </w:r>
    </w:p>
    <w:p w14:paraId="547D2DEF" w14:textId="4A8BC9C5" w:rsidR="000B538D" w:rsidRPr="00342FBE" w:rsidRDefault="0038077D" w:rsidP="001A0743">
      <w:pPr>
        <w:pStyle w:val="Numeracija"/>
        <w:numPr>
          <w:ilvl w:val="0"/>
          <w:numId w:val="15"/>
        </w:numPr>
      </w:pPr>
      <w:r w:rsidRPr="00342FBE">
        <w:t>Suformuojama rizikų vertinimo lapo ataskaita paspaudus mygtuką [Spausdinti].</w:t>
      </w:r>
    </w:p>
    <w:p w14:paraId="19B3CE97" w14:textId="77777777" w:rsidR="00C509AA" w:rsidRPr="00342FBE" w:rsidRDefault="00C509AA" w:rsidP="00C509AA"/>
    <w:p w14:paraId="05FAEB58" w14:textId="03DD66D3" w:rsidR="000E6AD9" w:rsidRPr="00342FBE" w:rsidRDefault="000E6AD9" w:rsidP="00715805">
      <w:pPr>
        <w:pStyle w:val="Heading2"/>
      </w:pPr>
      <w:bookmarkStart w:id="39" w:name="_Toc172620009"/>
      <w:r w:rsidRPr="00342FBE">
        <w:t>Patikrinti sumų išskaidymą pagal finansavimo šaltinius MP grafiko skirtuke (RF-24)</w:t>
      </w:r>
      <w:bookmarkEnd w:id="39"/>
    </w:p>
    <w:p w14:paraId="16BFEFE2" w14:textId="1731C833" w:rsidR="000A5B38" w:rsidRPr="00342FBE" w:rsidRDefault="000A5B38" w:rsidP="00AF6174">
      <w:pPr>
        <w:pStyle w:val="Numeracija"/>
        <w:numPr>
          <w:ilvl w:val="0"/>
          <w:numId w:val="34"/>
        </w:numPr>
      </w:pPr>
      <w:r w:rsidRPr="00342FBE">
        <w:t>Atidaromas projekto mokėjimo prašymai skirtukas;</w:t>
      </w:r>
    </w:p>
    <w:p w14:paraId="5C62694C" w14:textId="1C103E6D" w:rsidR="000A5B38" w:rsidRPr="00342FBE" w:rsidRDefault="000A5B38" w:rsidP="000A5B38">
      <w:pPr>
        <w:pStyle w:val="Numeracija"/>
        <w:numPr>
          <w:ilvl w:val="0"/>
          <w:numId w:val="15"/>
        </w:numPr>
      </w:pPr>
      <w:r w:rsidRPr="00342FBE">
        <w:t>Užregistruotiems mokėjimo prašymams patikrin</w:t>
      </w:r>
      <w:r w:rsidR="00032285" w:rsidRPr="00342FBE">
        <w:t>a</w:t>
      </w:r>
      <w:r w:rsidRPr="00342FBE">
        <w:t>mas sumų išskaidymas pagal finansavimo šaltinius.</w:t>
      </w:r>
    </w:p>
    <w:p w14:paraId="23BA37D6" w14:textId="770F1603" w:rsidR="000E6AD9" w:rsidRPr="00342FBE" w:rsidRDefault="001B1B8A" w:rsidP="00715805">
      <w:pPr>
        <w:pStyle w:val="Heading2"/>
      </w:pPr>
      <w:bookmarkStart w:id="40" w:name="_Toc172620010"/>
      <w:r w:rsidRPr="00342FBE">
        <w:t xml:space="preserve">Formuoti projekto sutarties </w:t>
      </w:r>
      <w:r w:rsidR="00EF75CE" w:rsidRPr="00342FBE">
        <w:t xml:space="preserve">formą </w:t>
      </w:r>
      <w:r w:rsidR="00EF526C" w:rsidRPr="00342FBE">
        <w:t>(RF-41)</w:t>
      </w:r>
      <w:bookmarkEnd w:id="40"/>
    </w:p>
    <w:p w14:paraId="1B6CD775" w14:textId="21822013" w:rsidR="00032285" w:rsidRPr="00342FBE" w:rsidRDefault="00032285" w:rsidP="00AF6174">
      <w:pPr>
        <w:pStyle w:val="Numeracija"/>
        <w:numPr>
          <w:ilvl w:val="0"/>
          <w:numId w:val="51"/>
        </w:numPr>
      </w:pPr>
      <w:r w:rsidRPr="00342FBE">
        <w:t>Atidaromas projekto sutarti</w:t>
      </w:r>
      <w:r w:rsidR="00D57A1B" w:rsidRPr="00342FBE">
        <w:t>e</w:t>
      </w:r>
      <w:r w:rsidRPr="00342FBE">
        <w:t>s skirtukas;</w:t>
      </w:r>
    </w:p>
    <w:p w14:paraId="743A71FA" w14:textId="463DF917" w:rsidR="00EF526C" w:rsidRPr="00342FBE" w:rsidRDefault="00032285" w:rsidP="006C670E">
      <w:pPr>
        <w:pStyle w:val="Numeracija"/>
        <w:numPr>
          <w:ilvl w:val="0"/>
          <w:numId w:val="15"/>
        </w:numPr>
      </w:pPr>
      <w:r w:rsidRPr="00342FBE">
        <w:t>Inicijuojamas</w:t>
      </w:r>
      <w:r w:rsidR="00247917" w:rsidRPr="00342FBE">
        <w:t xml:space="preserve"> projekto sutarties</w:t>
      </w:r>
      <w:r w:rsidR="00A30B94" w:rsidRPr="00342FBE">
        <w:t xml:space="preserve"> formos generavimas paspaudus mygtuką </w:t>
      </w:r>
      <w:r w:rsidR="003A77CF" w:rsidRPr="00342FBE">
        <w:t>[S</w:t>
      </w:r>
      <w:r w:rsidR="00A30B94" w:rsidRPr="00342FBE">
        <w:t>pa</w:t>
      </w:r>
      <w:r w:rsidR="00FC21A7" w:rsidRPr="00342FBE">
        <w:t>usdinti</w:t>
      </w:r>
      <w:r w:rsidR="003A77CF" w:rsidRPr="00342FBE">
        <w:t>].</w:t>
      </w:r>
    </w:p>
    <w:p w14:paraId="51DAFECB" w14:textId="3E05C94B" w:rsidR="00EF526C" w:rsidRPr="00342FBE" w:rsidRDefault="00247917" w:rsidP="00715805">
      <w:pPr>
        <w:pStyle w:val="Heading2"/>
      </w:pPr>
      <w:bookmarkStart w:id="41" w:name="_Toc172620011"/>
      <w:r w:rsidRPr="00342FBE">
        <w:lastRenderedPageBreak/>
        <w:t>Redaguoti</w:t>
      </w:r>
      <w:r w:rsidR="00D57A1B" w:rsidRPr="00342FBE">
        <w:t xml:space="preserve"> sutarties pakeitimo</w:t>
      </w:r>
      <w:r w:rsidRPr="00342FBE">
        <w:t xml:space="preserve"> I priedo </w:t>
      </w:r>
      <w:r w:rsidR="00D57A1B" w:rsidRPr="00342FBE">
        <w:t>duomenis</w:t>
      </w:r>
      <w:r w:rsidRPr="00342FBE">
        <w:t xml:space="preserve"> </w:t>
      </w:r>
      <w:r w:rsidR="00D57A1B" w:rsidRPr="00342FBE">
        <w:t>(RF-42)</w:t>
      </w:r>
      <w:bookmarkEnd w:id="41"/>
    </w:p>
    <w:p w14:paraId="35D97E8F" w14:textId="3E071D57" w:rsidR="00D57A1B" w:rsidRPr="00342FBE" w:rsidRDefault="00D57A1B" w:rsidP="00AF6174">
      <w:pPr>
        <w:pStyle w:val="Numeracija"/>
        <w:numPr>
          <w:ilvl w:val="0"/>
          <w:numId w:val="52"/>
        </w:numPr>
      </w:pPr>
      <w:r w:rsidRPr="00342FBE">
        <w:t>Atidaromas projekto sutarti</w:t>
      </w:r>
      <w:r w:rsidR="00625691" w:rsidRPr="00342FBE">
        <w:t>e</w:t>
      </w:r>
      <w:r w:rsidRPr="00342FBE">
        <w:t>s skirtukas;</w:t>
      </w:r>
    </w:p>
    <w:p w14:paraId="73D8F608" w14:textId="7C07829E" w:rsidR="00D57A1B" w:rsidRPr="00342FBE" w:rsidRDefault="006E0D98" w:rsidP="00D57A1B">
      <w:pPr>
        <w:pStyle w:val="Numeracija"/>
        <w:numPr>
          <w:ilvl w:val="0"/>
          <w:numId w:val="15"/>
        </w:numPr>
      </w:pPr>
      <w:r w:rsidRPr="00342FBE">
        <w:t>Atsidaromas projekto sutarties pakeitimų skirtukas</w:t>
      </w:r>
      <w:r w:rsidR="000A7932" w:rsidRPr="00342FBE">
        <w:t>;</w:t>
      </w:r>
    </w:p>
    <w:p w14:paraId="535A383F" w14:textId="07EA153E" w:rsidR="000A7932" w:rsidRPr="00342FBE" w:rsidRDefault="005A0A7B" w:rsidP="00D57A1B">
      <w:pPr>
        <w:pStyle w:val="Numeracija"/>
        <w:numPr>
          <w:ilvl w:val="0"/>
          <w:numId w:val="15"/>
        </w:numPr>
      </w:pPr>
      <w:r w:rsidRPr="00342FBE">
        <w:t>Atsidaromas užregistruotas sutarties pakeitimas;</w:t>
      </w:r>
    </w:p>
    <w:p w14:paraId="411CC623" w14:textId="0B5F064D" w:rsidR="005A0A7B" w:rsidRPr="00342FBE" w:rsidRDefault="005A0A7B" w:rsidP="00D57A1B">
      <w:pPr>
        <w:pStyle w:val="Numeracija"/>
        <w:numPr>
          <w:ilvl w:val="0"/>
          <w:numId w:val="15"/>
        </w:numPr>
      </w:pPr>
      <w:r w:rsidRPr="00342FBE">
        <w:t xml:space="preserve">Atsidaromas </w:t>
      </w:r>
      <w:r w:rsidR="00E41015" w:rsidRPr="00342FBE">
        <w:t>sutarties pakeitimo I priedo skirtukas;</w:t>
      </w:r>
    </w:p>
    <w:p w14:paraId="1B8B0660" w14:textId="5D80D795" w:rsidR="00E41015" w:rsidRPr="00342FBE" w:rsidRDefault="00E41015" w:rsidP="00D57A1B">
      <w:pPr>
        <w:pStyle w:val="Numeracija"/>
        <w:numPr>
          <w:ilvl w:val="0"/>
          <w:numId w:val="15"/>
        </w:numPr>
      </w:pPr>
      <w:r w:rsidRPr="00342FBE">
        <w:t>Redaguojami pasirinkti</w:t>
      </w:r>
      <w:r w:rsidR="00A57009" w:rsidRPr="00342FBE">
        <w:t xml:space="preserve"> I priedo (PĮP kopijos)</w:t>
      </w:r>
      <w:r w:rsidRPr="00342FBE">
        <w:t xml:space="preserve"> duomenys</w:t>
      </w:r>
      <w:r w:rsidR="00A57009" w:rsidRPr="00342FBE">
        <w:t>.</w:t>
      </w:r>
    </w:p>
    <w:p w14:paraId="210409D9" w14:textId="5C5657F6" w:rsidR="00A57009" w:rsidRPr="00342FBE" w:rsidRDefault="00A036CC" w:rsidP="00A57009">
      <w:pPr>
        <w:pStyle w:val="Numeracija"/>
        <w:numPr>
          <w:ilvl w:val="0"/>
          <w:numId w:val="0"/>
        </w:numPr>
      </w:pPr>
      <w:r w:rsidRPr="00342FBE">
        <w:rPr>
          <w:noProof/>
        </w:rPr>
        <w:drawing>
          <wp:inline distT="0" distB="0" distL="0" distR="0" wp14:anchorId="77797186" wp14:editId="171F09C0">
            <wp:extent cx="6300470" cy="5720080"/>
            <wp:effectExtent l="0" t="0" r="5080" b="0"/>
            <wp:docPr id="19132059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05935" name="Picture 1" descr="A screenshot of a computer&#10;&#10;Description automatically generated"/>
                    <pic:cNvPicPr/>
                  </pic:nvPicPr>
                  <pic:blipFill>
                    <a:blip r:embed="rId48"/>
                    <a:stretch>
                      <a:fillRect/>
                    </a:stretch>
                  </pic:blipFill>
                  <pic:spPr>
                    <a:xfrm>
                      <a:off x="0" y="0"/>
                      <a:ext cx="6300470" cy="5720080"/>
                    </a:xfrm>
                    <a:prstGeom prst="rect">
                      <a:avLst/>
                    </a:prstGeom>
                  </pic:spPr>
                </pic:pic>
              </a:graphicData>
            </a:graphic>
          </wp:inline>
        </w:drawing>
      </w:r>
    </w:p>
    <w:p w14:paraId="081E7BF7" w14:textId="77777777" w:rsidR="00D57A1B" w:rsidRPr="00342FBE" w:rsidRDefault="00D57A1B" w:rsidP="00D57A1B"/>
    <w:p w14:paraId="48920A2F" w14:textId="38C12E95" w:rsidR="00625691" w:rsidRPr="00342FBE" w:rsidRDefault="00625691" w:rsidP="00715805">
      <w:pPr>
        <w:pStyle w:val="Heading2"/>
      </w:pPr>
      <w:bookmarkStart w:id="42" w:name="_Toc172620012"/>
      <w:r w:rsidRPr="00342FBE">
        <w:t>Formuoti PGL</w:t>
      </w:r>
      <w:r w:rsidR="002A3C4E" w:rsidRPr="00342FBE">
        <w:t xml:space="preserve"> ataskaitos formą</w:t>
      </w:r>
      <w:r w:rsidRPr="00342FBE">
        <w:t xml:space="preserve"> (RF-4</w:t>
      </w:r>
      <w:r w:rsidR="0067763A" w:rsidRPr="00342FBE">
        <w:t>3</w:t>
      </w:r>
      <w:r w:rsidRPr="00342FBE">
        <w:t>)</w:t>
      </w:r>
      <w:bookmarkEnd w:id="42"/>
    </w:p>
    <w:p w14:paraId="259D9826" w14:textId="2CE0B447" w:rsidR="00625691" w:rsidRPr="00342FBE" w:rsidRDefault="00625691" w:rsidP="00AF6174">
      <w:pPr>
        <w:pStyle w:val="Numeracija"/>
        <w:numPr>
          <w:ilvl w:val="0"/>
          <w:numId w:val="53"/>
        </w:numPr>
      </w:pPr>
      <w:r w:rsidRPr="00342FBE">
        <w:t xml:space="preserve">Atidaromas projekto </w:t>
      </w:r>
      <w:r w:rsidR="004A2EFB" w:rsidRPr="00342FBE">
        <w:t>prašymai gauti lėšas</w:t>
      </w:r>
      <w:r w:rsidRPr="00342FBE">
        <w:t xml:space="preserve"> skirtukas;</w:t>
      </w:r>
    </w:p>
    <w:p w14:paraId="29E2B2F0" w14:textId="390C6EA1" w:rsidR="00625691" w:rsidRPr="00342FBE" w:rsidRDefault="004A2EFB" w:rsidP="00625691">
      <w:pPr>
        <w:pStyle w:val="Numeracija"/>
        <w:numPr>
          <w:ilvl w:val="0"/>
          <w:numId w:val="15"/>
        </w:numPr>
      </w:pPr>
      <w:r w:rsidRPr="00342FBE">
        <w:t>Atsidaromas pasirinktas PGL</w:t>
      </w:r>
      <w:r w:rsidR="00625691" w:rsidRPr="00342FBE">
        <w:t>;</w:t>
      </w:r>
    </w:p>
    <w:p w14:paraId="6DF918C1" w14:textId="44BBB803" w:rsidR="00625691" w:rsidRPr="00342FBE" w:rsidRDefault="004A2EFB" w:rsidP="00625691">
      <w:pPr>
        <w:pStyle w:val="Numeracija"/>
        <w:numPr>
          <w:ilvl w:val="0"/>
          <w:numId w:val="15"/>
        </w:numPr>
      </w:pPr>
      <w:r w:rsidRPr="00342FBE">
        <w:t xml:space="preserve">Suformuojama PGL ataskaita </w:t>
      </w:r>
      <w:r w:rsidR="00F54DD4" w:rsidRPr="00342FBE">
        <w:t>paspaudus mygtuką [Spausdinti].</w:t>
      </w:r>
    </w:p>
    <w:p w14:paraId="2B2286CB" w14:textId="77777777" w:rsidR="0067763A" w:rsidRPr="00342FBE" w:rsidRDefault="0067763A" w:rsidP="0067763A">
      <w:pPr>
        <w:pStyle w:val="Numeracija"/>
        <w:numPr>
          <w:ilvl w:val="0"/>
          <w:numId w:val="0"/>
        </w:numPr>
      </w:pPr>
    </w:p>
    <w:p w14:paraId="5648ADF5" w14:textId="551BA536" w:rsidR="00925FE8" w:rsidRPr="00342FBE" w:rsidRDefault="00925FE8" w:rsidP="00715805">
      <w:pPr>
        <w:pStyle w:val="Heading2"/>
      </w:pPr>
      <w:bookmarkStart w:id="43" w:name="_Toc172620013"/>
      <w:r w:rsidRPr="00342FBE">
        <w:t>Užregistruoti patikrai vietoje tikrinamus išlaidų supaprastinimus</w:t>
      </w:r>
      <w:r w:rsidR="00F25D91" w:rsidRPr="00342FBE">
        <w:t xml:space="preserve"> (RF-45)</w:t>
      </w:r>
      <w:bookmarkEnd w:id="43"/>
    </w:p>
    <w:p w14:paraId="48DC57A1" w14:textId="6EEF2D94" w:rsidR="00D215DA" w:rsidRPr="00342FBE" w:rsidRDefault="00925FE8" w:rsidP="00AF6174">
      <w:pPr>
        <w:pStyle w:val="Numeracija"/>
        <w:numPr>
          <w:ilvl w:val="0"/>
          <w:numId w:val="54"/>
        </w:numPr>
      </w:pPr>
      <w:r w:rsidRPr="00342FBE">
        <w:t xml:space="preserve">Atidaromas projekto </w:t>
      </w:r>
      <w:r w:rsidR="00D215DA" w:rsidRPr="00342FBE">
        <w:t>patikrų vietoje skirtukas;</w:t>
      </w:r>
    </w:p>
    <w:p w14:paraId="2C5B75A4" w14:textId="61ECA1F4" w:rsidR="00925FE8" w:rsidRPr="00342FBE" w:rsidRDefault="00D215DA" w:rsidP="00925FE8">
      <w:pPr>
        <w:pStyle w:val="Numeracija"/>
        <w:numPr>
          <w:ilvl w:val="0"/>
          <w:numId w:val="15"/>
        </w:numPr>
      </w:pPr>
      <w:r w:rsidRPr="00342FBE">
        <w:t>Atsidaroma pasirinkta patikra vietoje;</w:t>
      </w:r>
    </w:p>
    <w:p w14:paraId="0B3BD465" w14:textId="5F8A1423" w:rsidR="00D215DA" w:rsidRPr="00342FBE" w:rsidRDefault="00D215DA" w:rsidP="00925FE8">
      <w:pPr>
        <w:pStyle w:val="Numeracija"/>
        <w:numPr>
          <w:ilvl w:val="0"/>
          <w:numId w:val="15"/>
        </w:numPr>
      </w:pPr>
      <w:r w:rsidRPr="00342FBE">
        <w:lastRenderedPageBreak/>
        <w:t>Atsidaromas patikros vietoje išlaidų supaprastinimų skirtukas;</w:t>
      </w:r>
    </w:p>
    <w:p w14:paraId="4BBCE8A6" w14:textId="3CFD043A" w:rsidR="00925FE8" w:rsidRPr="00342FBE" w:rsidRDefault="00D215DA" w:rsidP="00925FE8">
      <w:pPr>
        <w:pStyle w:val="Numeracija"/>
        <w:numPr>
          <w:ilvl w:val="0"/>
          <w:numId w:val="15"/>
        </w:numPr>
      </w:pPr>
      <w:r w:rsidRPr="00342FBE">
        <w:t xml:space="preserve">Užregistruoti tikrinamo išlaidų supaprastinimo įrašo </w:t>
      </w:r>
      <w:r w:rsidR="00B22FA6" w:rsidRPr="00342FBE">
        <w:t>duomenis</w:t>
      </w:r>
      <w:r w:rsidR="00AB2230" w:rsidRPr="00342FBE">
        <w:t xml:space="preserve"> [Registruoti naują]; </w:t>
      </w:r>
    </w:p>
    <w:p w14:paraId="48180EB6" w14:textId="3B3A4098" w:rsidR="00AB2230" w:rsidRPr="00342FBE" w:rsidRDefault="00AB2230" w:rsidP="00925FE8">
      <w:pPr>
        <w:pStyle w:val="Numeracija"/>
        <w:numPr>
          <w:ilvl w:val="0"/>
          <w:numId w:val="15"/>
        </w:numPr>
      </w:pPr>
      <w:r w:rsidRPr="00342FBE">
        <w:t>Išsaugoti įvestus duomenis.</w:t>
      </w:r>
    </w:p>
    <w:p w14:paraId="00A2B208" w14:textId="40875E8B" w:rsidR="009E7B97" w:rsidRPr="00342FBE" w:rsidRDefault="00AB2230" w:rsidP="00AB2230">
      <w:pPr>
        <w:pStyle w:val="Numeracija"/>
        <w:numPr>
          <w:ilvl w:val="0"/>
          <w:numId w:val="0"/>
        </w:numPr>
      </w:pPr>
      <w:r w:rsidRPr="00342FBE">
        <w:rPr>
          <w:noProof/>
        </w:rPr>
        <w:drawing>
          <wp:inline distT="0" distB="0" distL="0" distR="0" wp14:anchorId="2442DDA1" wp14:editId="6D2BC2E6">
            <wp:extent cx="6300470" cy="4497705"/>
            <wp:effectExtent l="0" t="0" r="5080" b="0"/>
            <wp:docPr id="6236243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24357" name="Picture 1" descr="A screenshot of a computer&#10;&#10;Description automatically generated"/>
                    <pic:cNvPicPr/>
                  </pic:nvPicPr>
                  <pic:blipFill>
                    <a:blip r:embed="rId49"/>
                    <a:stretch>
                      <a:fillRect/>
                    </a:stretch>
                  </pic:blipFill>
                  <pic:spPr>
                    <a:xfrm>
                      <a:off x="0" y="0"/>
                      <a:ext cx="6300470" cy="4497705"/>
                    </a:xfrm>
                    <a:prstGeom prst="rect">
                      <a:avLst/>
                    </a:prstGeom>
                  </pic:spPr>
                </pic:pic>
              </a:graphicData>
            </a:graphic>
          </wp:inline>
        </w:drawing>
      </w:r>
    </w:p>
    <w:p w14:paraId="3DDA13D3" w14:textId="7EC7B03F" w:rsidR="00AF6174" w:rsidRPr="00342FBE" w:rsidRDefault="00AF6174" w:rsidP="00715805">
      <w:pPr>
        <w:pStyle w:val="Heading2"/>
      </w:pPr>
      <w:bookmarkStart w:id="44" w:name="_Toc172620014"/>
      <w:r w:rsidRPr="00342FBE">
        <w:t>Formuoti projekto statuso ataskaitą (RF-49</w:t>
      </w:r>
      <w:r w:rsidR="00535C83" w:rsidRPr="00342FBE">
        <w:t>, RF-50</w:t>
      </w:r>
      <w:r w:rsidRPr="00342FBE">
        <w:t>)</w:t>
      </w:r>
      <w:bookmarkEnd w:id="44"/>
    </w:p>
    <w:p w14:paraId="72374FFA" w14:textId="77777777" w:rsidR="00AF6174" w:rsidRPr="00342FBE" w:rsidRDefault="00AF6174" w:rsidP="00AF6174">
      <w:pPr>
        <w:pStyle w:val="Numeracija"/>
        <w:numPr>
          <w:ilvl w:val="0"/>
          <w:numId w:val="17"/>
        </w:numPr>
      </w:pPr>
      <w:r w:rsidRPr="00342FBE">
        <w:t>Pagrindiniame sistemos meniu pasirenkama „Projektai“;</w:t>
      </w:r>
    </w:p>
    <w:p w14:paraId="4F043137" w14:textId="77777777" w:rsidR="00AF6174" w:rsidRPr="00342FBE" w:rsidRDefault="00AF6174" w:rsidP="00AF6174">
      <w:pPr>
        <w:pStyle w:val="Numeracija"/>
        <w:numPr>
          <w:ilvl w:val="0"/>
          <w:numId w:val="15"/>
        </w:numPr>
      </w:pPr>
      <w:r w:rsidRPr="00342FBE">
        <w:t>Prie pasirinkto projekto spaudžiamas redagavimo mygtukas;</w:t>
      </w:r>
    </w:p>
    <w:p w14:paraId="6EE0ED82" w14:textId="77777777" w:rsidR="00AF6174" w:rsidRPr="00342FBE" w:rsidRDefault="00AF6174" w:rsidP="00AF6174">
      <w:pPr>
        <w:pStyle w:val="Numeracija"/>
        <w:numPr>
          <w:ilvl w:val="0"/>
          <w:numId w:val="15"/>
        </w:numPr>
      </w:pPr>
      <w:r w:rsidRPr="00342FBE">
        <w:t>Skirtuko „Bendra informacija“ apačioje paspaudžiamas mygtukas [formuoti projekto statuso ataskaitą]</w:t>
      </w:r>
    </w:p>
    <w:p w14:paraId="2E9A8FC5" w14:textId="4576C169" w:rsidR="00925FE8" w:rsidRPr="00342FBE" w:rsidRDefault="00AF6174" w:rsidP="00AF6174">
      <w:pPr>
        <w:pStyle w:val="Numeracija"/>
        <w:numPr>
          <w:ilvl w:val="0"/>
          <w:numId w:val="0"/>
        </w:numPr>
        <w:ind w:left="360" w:hanging="360"/>
      </w:pPr>
      <w:r w:rsidRPr="00342FBE">
        <w:rPr>
          <w:noProof/>
        </w:rPr>
        <w:drawing>
          <wp:inline distT="0" distB="0" distL="0" distR="0" wp14:anchorId="37ED3B39" wp14:editId="2305DAF7">
            <wp:extent cx="6300470" cy="1937385"/>
            <wp:effectExtent l="0" t="0" r="5080" b="5715"/>
            <wp:docPr id="81" name="Picture 8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Graphical user interface, text, application&#10;&#10;Description automatically generated"/>
                    <pic:cNvPicPr/>
                  </pic:nvPicPr>
                  <pic:blipFill>
                    <a:blip r:embed="rId50"/>
                    <a:stretch>
                      <a:fillRect/>
                    </a:stretch>
                  </pic:blipFill>
                  <pic:spPr>
                    <a:xfrm>
                      <a:off x="0" y="0"/>
                      <a:ext cx="6300470" cy="1937385"/>
                    </a:xfrm>
                    <a:prstGeom prst="rect">
                      <a:avLst/>
                    </a:prstGeom>
                  </pic:spPr>
                </pic:pic>
              </a:graphicData>
            </a:graphic>
          </wp:inline>
        </w:drawing>
      </w:r>
    </w:p>
    <w:p w14:paraId="72A5D533" w14:textId="77777777" w:rsidR="0067763A" w:rsidRPr="00342FBE" w:rsidRDefault="0067763A" w:rsidP="0067763A"/>
    <w:p w14:paraId="59A40FB1" w14:textId="0542D453" w:rsidR="000E6AD9" w:rsidRDefault="00D91ED4" w:rsidP="00D91ED4">
      <w:pPr>
        <w:pStyle w:val="Heading2"/>
      </w:pPr>
      <w:bookmarkStart w:id="45" w:name="_Toc172620015"/>
      <w:r w:rsidRPr="00342FBE">
        <w:t>Formuoti informacinį pranešimą (RF-5</w:t>
      </w:r>
      <w:r w:rsidR="00AC5161" w:rsidRPr="00342FBE">
        <w:t>6</w:t>
      </w:r>
      <w:r w:rsidRPr="00342FBE">
        <w:t>)</w:t>
      </w:r>
      <w:bookmarkEnd w:id="45"/>
    </w:p>
    <w:p w14:paraId="3127DB09" w14:textId="77777777" w:rsidR="002C1053" w:rsidRPr="00342FBE" w:rsidRDefault="002C1053" w:rsidP="002C1053">
      <w:pPr>
        <w:pStyle w:val="Numeracija"/>
        <w:numPr>
          <w:ilvl w:val="0"/>
          <w:numId w:val="80"/>
        </w:numPr>
      </w:pPr>
      <w:r w:rsidRPr="00342FBE">
        <w:t>Pagrindiniame sistemos meniu pasirenkama „Projektai“;</w:t>
      </w:r>
    </w:p>
    <w:p w14:paraId="5F893255" w14:textId="77777777" w:rsidR="002C1053" w:rsidRDefault="002C1053" w:rsidP="002C1053">
      <w:pPr>
        <w:pStyle w:val="Numeracija"/>
        <w:numPr>
          <w:ilvl w:val="0"/>
          <w:numId w:val="15"/>
        </w:numPr>
      </w:pPr>
      <w:r w:rsidRPr="00342FBE">
        <w:t>Prie pasirinkto projekto spaudžiamas redagavimo mygtukas;</w:t>
      </w:r>
    </w:p>
    <w:p w14:paraId="735AA000" w14:textId="7562CC86" w:rsidR="00931276" w:rsidRDefault="002C1053" w:rsidP="00396B4E">
      <w:pPr>
        <w:pStyle w:val="Numeracija"/>
        <w:numPr>
          <w:ilvl w:val="0"/>
          <w:numId w:val="15"/>
        </w:numPr>
      </w:pPr>
      <w:r>
        <w:lastRenderedPageBreak/>
        <w:t xml:space="preserve">Atsidaromas vienas iš patikrų skirtukų: </w:t>
      </w:r>
      <w:proofErr w:type="spellStart"/>
      <w:r>
        <w:t>Ex-Post</w:t>
      </w:r>
      <w:proofErr w:type="spellEnd"/>
      <w:r>
        <w:t xml:space="preserve"> patikros</w:t>
      </w:r>
      <w:r w:rsidR="004B7D17">
        <w:t xml:space="preserve"> ar </w:t>
      </w:r>
      <w:r w:rsidR="008F4C09">
        <w:t>Patikros vietoje</w:t>
      </w:r>
      <w:r w:rsidR="004B7D17">
        <w:t>;</w:t>
      </w:r>
    </w:p>
    <w:p w14:paraId="34D25095" w14:textId="2BA5A14A" w:rsidR="008F4C09" w:rsidRDefault="008F4C09" w:rsidP="00396B4E">
      <w:pPr>
        <w:pStyle w:val="Numeracija"/>
        <w:numPr>
          <w:ilvl w:val="0"/>
          <w:numId w:val="15"/>
        </w:numPr>
      </w:pPr>
      <w:r>
        <w:t>Atsidaroma pasirinkta patikra, kuriai yra sukurtas patikros lapas</w:t>
      </w:r>
      <w:r w:rsidR="004B7D17">
        <w:t>;</w:t>
      </w:r>
    </w:p>
    <w:p w14:paraId="2CA820C7" w14:textId="5D4FADBA" w:rsidR="004B7D17" w:rsidRDefault="004B7D17" w:rsidP="00396B4E">
      <w:pPr>
        <w:pStyle w:val="Numeracija"/>
        <w:numPr>
          <w:ilvl w:val="0"/>
          <w:numId w:val="15"/>
        </w:numPr>
      </w:pPr>
      <w:r>
        <w:t>Atsidaromas patikros lapas;</w:t>
      </w:r>
    </w:p>
    <w:p w14:paraId="2E2CB1BD" w14:textId="5ABFCEB2" w:rsidR="004B7D17" w:rsidRDefault="004B7D17" w:rsidP="00396B4E">
      <w:pPr>
        <w:pStyle w:val="Numeracija"/>
        <w:numPr>
          <w:ilvl w:val="0"/>
          <w:numId w:val="15"/>
        </w:numPr>
      </w:pPr>
      <w:r>
        <w:t xml:space="preserve">Inicijuojamas </w:t>
      </w:r>
      <w:r w:rsidR="00CA54E7">
        <w:t>informacini</w:t>
      </w:r>
      <w:r w:rsidR="00570562">
        <w:t>o</w:t>
      </w:r>
      <w:r w:rsidR="00CA54E7">
        <w:t xml:space="preserve"> pranešimo </w:t>
      </w:r>
      <w:r w:rsidR="00570562">
        <w:t>suformavimas paspaudus mygtuką [</w:t>
      </w:r>
      <w:r w:rsidR="00726E78">
        <w:t>Formuoti informacinį pranešimą</w:t>
      </w:r>
      <w:r w:rsidR="00570562">
        <w:t>].</w:t>
      </w:r>
    </w:p>
    <w:p w14:paraId="76401CC4" w14:textId="0B837C06" w:rsidR="00726E78" w:rsidRDefault="00726E78" w:rsidP="00726E78">
      <w:pPr>
        <w:pStyle w:val="Numeracija"/>
        <w:numPr>
          <w:ilvl w:val="0"/>
          <w:numId w:val="0"/>
        </w:numPr>
      </w:pPr>
      <w:r>
        <w:rPr>
          <w:noProof/>
        </w:rPr>
        <w:drawing>
          <wp:inline distT="0" distB="0" distL="0" distR="0" wp14:anchorId="4E39970B" wp14:editId="331C4D43">
            <wp:extent cx="6300470" cy="2531745"/>
            <wp:effectExtent l="0" t="0" r="5080" b="1905"/>
            <wp:docPr id="9530891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089161" name="Picture 1" descr="A screenshot of a computer&#10;&#10;Description automatically generated"/>
                    <pic:cNvPicPr/>
                  </pic:nvPicPr>
                  <pic:blipFill>
                    <a:blip r:embed="rId51"/>
                    <a:stretch>
                      <a:fillRect/>
                    </a:stretch>
                  </pic:blipFill>
                  <pic:spPr>
                    <a:xfrm>
                      <a:off x="0" y="0"/>
                      <a:ext cx="6300470" cy="2531745"/>
                    </a:xfrm>
                    <a:prstGeom prst="rect">
                      <a:avLst/>
                    </a:prstGeom>
                  </pic:spPr>
                </pic:pic>
              </a:graphicData>
            </a:graphic>
          </wp:inline>
        </w:drawing>
      </w:r>
    </w:p>
    <w:p w14:paraId="702081DD" w14:textId="4B62929A" w:rsidR="004B7D17" w:rsidRDefault="004B7D17" w:rsidP="00396B4E">
      <w:pPr>
        <w:pStyle w:val="Numeracija"/>
        <w:numPr>
          <w:ilvl w:val="0"/>
          <w:numId w:val="15"/>
        </w:numPr>
      </w:pPr>
      <w:r>
        <w:t>Suvedamas</w:t>
      </w:r>
      <w:r w:rsidR="006D237F">
        <w:t xml:space="preserve"> informacinio pranešimo</w:t>
      </w:r>
      <w:r>
        <w:t xml:space="preserve"> tekstas </w:t>
      </w:r>
      <w:r w:rsidR="006D237F">
        <w:t xml:space="preserve">bei </w:t>
      </w:r>
      <w:r>
        <w:t>prisegamas failas;</w:t>
      </w:r>
    </w:p>
    <w:p w14:paraId="05FA71B2" w14:textId="1EDCB210" w:rsidR="00317329" w:rsidRDefault="00F27E00" w:rsidP="00317329">
      <w:pPr>
        <w:pStyle w:val="Numeracija"/>
        <w:numPr>
          <w:ilvl w:val="0"/>
          <w:numId w:val="0"/>
        </w:numPr>
        <w:ind w:left="360"/>
      </w:pPr>
      <w:r>
        <w:rPr>
          <w:noProof/>
        </w:rPr>
        <w:drawing>
          <wp:inline distT="0" distB="0" distL="0" distR="0" wp14:anchorId="13A7DD11" wp14:editId="4B587FE6">
            <wp:extent cx="4406356" cy="3663822"/>
            <wp:effectExtent l="0" t="0" r="0" b="0"/>
            <wp:docPr id="7968215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21557" name="Picture 1" descr="A screenshot of a computer&#10;&#10;Description automatically generated"/>
                    <pic:cNvPicPr/>
                  </pic:nvPicPr>
                  <pic:blipFill>
                    <a:blip r:embed="rId52"/>
                    <a:stretch>
                      <a:fillRect/>
                    </a:stretch>
                  </pic:blipFill>
                  <pic:spPr>
                    <a:xfrm>
                      <a:off x="0" y="0"/>
                      <a:ext cx="4420743" cy="3675785"/>
                    </a:xfrm>
                    <a:prstGeom prst="rect">
                      <a:avLst/>
                    </a:prstGeom>
                  </pic:spPr>
                </pic:pic>
              </a:graphicData>
            </a:graphic>
          </wp:inline>
        </w:drawing>
      </w:r>
    </w:p>
    <w:p w14:paraId="534F0484" w14:textId="46F1C6B7" w:rsidR="004B7D17" w:rsidRPr="00931276" w:rsidRDefault="004B7D17" w:rsidP="00396B4E">
      <w:pPr>
        <w:pStyle w:val="Numeracija"/>
        <w:numPr>
          <w:ilvl w:val="0"/>
          <w:numId w:val="15"/>
        </w:numPr>
      </w:pPr>
      <w:r>
        <w:t>Išsaugojus duomenis išsiunčiam</w:t>
      </w:r>
      <w:r w:rsidR="00E25551">
        <w:t>as laiška</w:t>
      </w:r>
      <w:r w:rsidR="006D237F">
        <w:t>s su suvestu turiniu ir prisegtu failu</w:t>
      </w:r>
      <w:r w:rsidR="00E25551">
        <w:t xml:space="preserve"> atitinkamiems adresatams pagal informavimo IN_02 taisyklės sąlygas.</w:t>
      </w:r>
    </w:p>
    <w:p w14:paraId="24D19617" w14:textId="198B5462" w:rsidR="00EA0BCF" w:rsidRPr="00342FBE" w:rsidRDefault="00906FAF" w:rsidP="00B429CE">
      <w:pPr>
        <w:pStyle w:val="Heading1"/>
        <w:rPr>
          <w:noProof/>
        </w:rPr>
      </w:pPr>
      <w:bookmarkStart w:id="46" w:name="_Toc172620016"/>
      <w:r w:rsidRPr="00342FBE">
        <w:rPr>
          <w:noProof/>
        </w:rPr>
        <w:lastRenderedPageBreak/>
        <w:t>Mokėjimo prašymas</w:t>
      </w:r>
      <w:bookmarkEnd w:id="46"/>
    </w:p>
    <w:p w14:paraId="1DAA6A18" w14:textId="058B15D6" w:rsidR="00906FAF" w:rsidRPr="00342FBE" w:rsidRDefault="003015A0" w:rsidP="00715805">
      <w:pPr>
        <w:pStyle w:val="Heading2"/>
      </w:pPr>
      <w:bookmarkStart w:id="47" w:name="_Toc172620017"/>
      <w:r w:rsidRPr="00342FBE">
        <w:t>Suvesti</w:t>
      </w:r>
      <w:r w:rsidR="00C74102" w:rsidRPr="00342FBE">
        <w:t xml:space="preserve"> bendros informacijos</w:t>
      </w:r>
      <w:r w:rsidR="00B367F2" w:rsidRPr="00342FBE">
        <w:t xml:space="preserve"> skirtuko</w:t>
      </w:r>
      <w:r w:rsidRPr="00342FBE">
        <w:t xml:space="preserve"> </w:t>
      </w:r>
      <w:r w:rsidR="00016055" w:rsidRPr="00342FBE">
        <w:t>duomenis</w:t>
      </w:r>
      <w:r w:rsidR="00AB54AF" w:rsidRPr="00342FBE">
        <w:t xml:space="preserve"> (RF-24)</w:t>
      </w:r>
      <w:bookmarkEnd w:id="47"/>
    </w:p>
    <w:p w14:paraId="1B9C817D" w14:textId="0909AE6E" w:rsidR="00E96305" w:rsidRPr="00342FBE" w:rsidRDefault="0070027D" w:rsidP="00AF6174">
      <w:pPr>
        <w:pStyle w:val="Numeracija"/>
        <w:numPr>
          <w:ilvl w:val="0"/>
          <w:numId w:val="32"/>
        </w:numPr>
      </w:pPr>
      <w:r w:rsidRPr="00342FBE">
        <w:t xml:space="preserve">Atidarytame </w:t>
      </w:r>
      <w:r w:rsidR="00016055" w:rsidRPr="00342FBE">
        <w:t>mokėjimo prašym</w:t>
      </w:r>
      <w:r w:rsidRPr="00342FBE">
        <w:t>e pasirenkamas</w:t>
      </w:r>
      <w:r w:rsidR="00DD52B2" w:rsidRPr="00342FBE">
        <w:t xml:space="preserve"> bendros informacijos skirtukas;</w:t>
      </w:r>
    </w:p>
    <w:p w14:paraId="124A4498" w14:textId="50F76EB6" w:rsidR="00DD52B2" w:rsidRPr="00342FBE" w:rsidRDefault="00AB54AF" w:rsidP="00AF6174">
      <w:pPr>
        <w:pStyle w:val="Numeracija"/>
        <w:numPr>
          <w:ilvl w:val="0"/>
          <w:numId w:val="32"/>
        </w:numPr>
      </w:pPr>
      <w:r w:rsidRPr="00342FBE">
        <w:t>Suvedami duomenys inicijavus redagavimą paspaudus mygtuką [Redaguoti].</w:t>
      </w:r>
    </w:p>
    <w:p w14:paraId="715CFA91" w14:textId="3AA709C9" w:rsidR="009D26DA" w:rsidRPr="00342FBE" w:rsidRDefault="009D26DA" w:rsidP="009D26DA">
      <w:pPr>
        <w:pStyle w:val="Numeracija"/>
        <w:numPr>
          <w:ilvl w:val="0"/>
          <w:numId w:val="0"/>
        </w:numPr>
      </w:pPr>
      <w:r w:rsidRPr="00342FBE">
        <w:rPr>
          <w:noProof/>
        </w:rPr>
        <w:drawing>
          <wp:inline distT="0" distB="0" distL="0" distR="0" wp14:anchorId="352F3B63" wp14:editId="57F444BB">
            <wp:extent cx="5249279" cy="4545108"/>
            <wp:effectExtent l="0" t="0" r="8890" b="8255"/>
            <wp:docPr id="1307861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861111" name="Picture 1" descr="A screenshot of a computer&#10;&#10;Description automatically generated"/>
                    <pic:cNvPicPr/>
                  </pic:nvPicPr>
                  <pic:blipFill>
                    <a:blip r:embed="rId53"/>
                    <a:stretch>
                      <a:fillRect/>
                    </a:stretch>
                  </pic:blipFill>
                  <pic:spPr>
                    <a:xfrm>
                      <a:off x="0" y="0"/>
                      <a:ext cx="5254079" cy="4549264"/>
                    </a:xfrm>
                    <a:prstGeom prst="rect">
                      <a:avLst/>
                    </a:prstGeom>
                  </pic:spPr>
                </pic:pic>
              </a:graphicData>
            </a:graphic>
          </wp:inline>
        </w:drawing>
      </w:r>
    </w:p>
    <w:p w14:paraId="405B2CD6" w14:textId="38043620" w:rsidR="00AB54AF" w:rsidRPr="00342FBE" w:rsidRDefault="00AB54AF" w:rsidP="00AF6174">
      <w:pPr>
        <w:pStyle w:val="Numeracija"/>
        <w:numPr>
          <w:ilvl w:val="0"/>
          <w:numId w:val="32"/>
        </w:numPr>
      </w:pPr>
      <w:r w:rsidRPr="00342FBE">
        <w:t>Išsaugomi duomenys</w:t>
      </w:r>
      <w:r w:rsidR="004E3C1C" w:rsidRPr="00342FBE">
        <w:t xml:space="preserve">. </w:t>
      </w:r>
    </w:p>
    <w:p w14:paraId="35480EE3" w14:textId="77777777" w:rsidR="00AB54AF" w:rsidRPr="00342FBE" w:rsidRDefault="00AB54AF" w:rsidP="00AB54AF">
      <w:pPr>
        <w:pStyle w:val="Numeracija"/>
        <w:numPr>
          <w:ilvl w:val="0"/>
          <w:numId w:val="0"/>
        </w:numPr>
        <w:ind w:left="360"/>
      </w:pPr>
    </w:p>
    <w:p w14:paraId="666C17EA" w14:textId="2EFC7101" w:rsidR="00AB54AF" w:rsidRPr="00342FBE" w:rsidRDefault="00AB54AF" w:rsidP="00715805">
      <w:pPr>
        <w:pStyle w:val="Heading2"/>
      </w:pPr>
      <w:bookmarkStart w:id="48" w:name="_Toc172620018"/>
      <w:r w:rsidRPr="00342FBE">
        <w:t xml:space="preserve">Redaguoti deklaruotų išlaidų </w:t>
      </w:r>
      <w:r w:rsidR="00B367F2" w:rsidRPr="00342FBE">
        <w:t xml:space="preserve">skirtuko </w:t>
      </w:r>
      <w:r w:rsidRPr="00342FBE">
        <w:t>duomenis</w:t>
      </w:r>
      <w:r w:rsidR="00AF7119" w:rsidRPr="00342FBE">
        <w:t xml:space="preserve"> (RF-24)</w:t>
      </w:r>
      <w:bookmarkEnd w:id="48"/>
    </w:p>
    <w:p w14:paraId="5BDE60AB" w14:textId="41C05671" w:rsidR="00AB54AF" w:rsidRPr="00342FBE" w:rsidRDefault="00953029" w:rsidP="00AF6174">
      <w:pPr>
        <w:pStyle w:val="Numeracija"/>
        <w:numPr>
          <w:ilvl w:val="0"/>
          <w:numId w:val="33"/>
        </w:numPr>
      </w:pPr>
      <w:r w:rsidRPr="00342FBE">
        <w:t>Atidaromas MP deklaruotų išlaidų</w:t>
      </w:r>
      <w:r w:rsidR="00AB54AF" w:rsidRPr="00342FBE">
        <w:t xml:space="preserve"> skirtukas;</w:t>
      </w:r>
    </w:p>
    <w:p w14:paraId="7D2F7934" w14:textId="088BAE2D" w:rsidR="00AB54AF" w:rsidRPr="00342FBE" w:rsidRDefault="0027575D" w:rsidP="00AF6174">
      <w:pPr>
        <w:pStyle w:val="Numeracija"/>
        <w:numPr>
          <w:ilvl w:val="0"/>
          <w:numId w:val="32"/>
        </w:numPr>
      </w:pPr>
      <w:r w:rsidRPr="00342FBE">
        <w:t>Inicijuojamas</w:t>
      </w:r>
      <w:r w:rsidR="00953029" w:rsidRPr="00342FBE">
        <w:t xml:space="preserve"> įrašo</w:t>
      </w:r>
      <w:r w:rsidRPr="00342FBE">
        <w:t xml:space="preserve"> </w:t>
      </w:r>
      <w:r w:rsidR="00AB54AF" w:rsidRPr="00342FBE">
        <w:t>duomen</w:t>
      </w:r>
      <w:r w:rsidRPr="00342FBE">
        <w:t>ų</w:t>
      </w:r>
      <w:r w:rsidR="00AB54AF" w:rsidRPr="00342FBE">
        <w:t xml:space="preserve"> redagavim</w:t>
      </w:r>
      <w:r w:rsidRPr="00342FBE">
        <w:t>as paspaudus mygtuką</w:t>
      </w:r>
      <w:r w:rsidR="00AB54AF" w:rsidRPr="00342FBE">
        <w:t>.</w:t>
      </w:r>
    </w:p>
    <w:p w14:paraId="7C0A10FA" w14:textId="0183FDD1" w:rsidR="00953029" w:rsidRPr="00342FBE" w:rsidRDefault="00953029" w:rsidP="00AF6174">
      <w:pPr>
        <w:pStyle w:val="Numeracija"/>
        <w:numPr>
          <w:ilvl w:val="0"/>
          <w:numId w:val="32"/>
        </w:numPr>
      </w:pPr>
      <w:r w:rsidRPr="00342FBE">
        <w:t>Atsidariusiame redagavimo lange suvedami paredaguoti duomenys</w:t>
      </w:r>
    </w:p>
    <w:p w14:paraId="699BA792" w14:textId="3D55E69E" w:rsidR="00953029" w:rsidRPr="00342FBE" w:rsidRDefault="000A5B38" w:rsidP="000A5B38">
      <w:pPr>
        <w:pStyle w:val="Numeracija"/>
        <w:numPr>
          <w:ilvl w:val="0"/>
          <w:numId w:val="0"/>
        </w:numPr>
      </w:pPr>
      <w:r w:rsidRPr="00342FBE">
        <w:rPr>
          <w:noProof/>
        </w:rPr>
        <w:lastRenderedPageBreak/>
        <w:drawing>
          <wp:inline distT="0" distB="0" distL="0" distR="0" wp14:anchorId="237D153D" wp14:editId="45C29DBA">
            <wp:extent cx="4232834" cy="4395799"/>
            <wp:effectExtent l="0" t="0" r="0" b="5080"/>
            <wp:docPr id="1985128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128762" name="Picture 1" descr="A screenshot of a computer&#10;&#10;Description automatically generated"/>
                    <pic:cNvPicPr/>
                  </pic:nvPicPr>
                  <pic:blipFill>
                    <a:blip r:embed="rId54"/>
                    <a:stretch>
                      <a:fillRect/>
                    </a:stretch>
                  </pic:blipFill>
                  <pic:spPr>
                    <a:xfrm>
                      <a:off x="0" y="0"/>
                      <a:ext cx="4236538" cy="4399646"/>
                    </a:xfrm>
                    <a:prstGeom prst="rect">
                      <a:avLst/>
                    </a:prstGeom>
                  </pic:spPr>
                </pic:pic>
              </a:graphicData>
            </a:graphic>
          </wp:inline>
        </w:drawing>
      </w:r>
    </w:p>
    <w:p w14:paraId="2149AE1D" w14:textId="77777777" w:rsidR="00AB54AF" w:rsidRPr="00342FBE" w:rsidRDefault="00AB54AF" w:rsidP="00AF6174">
      <w:pPr>
        <w:pStyle w:val="Numeracija"/>
        <w:numPr>
          <w:ilvl w:val="0"/>
          <w:numId w:val="32"/>
        </w:numPr>
      </w:pPr>
      <w:r w:rsidRPr="00342FBE">
        <w:t>Išsaugomi duomenys</w:t>
      </w:r>
    </w:p>
    <w:p w14:paraId="46EE5682" w14:textId="0B887469" w:rsidR="004C5E6B" w:rsidRPr="00342FBE" w:rsidRDefault="004C5E6B" w:rsidP="00715805">
      <w:pPr>
        <w:pStyle w:val="Heading2"/>
      </w:pPr>
      <w:bookmarkStart w:id="49" w:name="_Toc172620019"/>
      <w:r w:rsidRPr="00342FBE">
        <w:t xml:space="preserve">Redaguoti </w:t>
      </w:r>
      <w:r w:rsidR="0095169F" w:rsidRPr="00342FBE">
        <w:t>bendros suvestinės</w:t>
      </w:r>
      <w:r w:rsidRPr="00342FBE">
        <w:t xml:space="preserve"> skirtuko duomenis (RF-24</w:t>
      </w:r>
      <w:r w:rsidR="008B5CA5" w:rsidRPr="00342FBE">
        <w:t>, RF-30</w:t>
      </w:r>
      <w:r w:rsidRPr="00342FBE">
        <w:t>)</w:t>
      </w:r>
      <w:bookmarkEnd w:id="49"/>
    </w:p>
    <w:p w14:paraId="40798ECC" w14:textId="31E27C08" w:rsidR="004C5E6B" w:rsidRPr="00342FBE" w:rsidRDefault="004C5E6B" w:rsidP="00AF6174">
      <w:pPr>
        <w:pStyle w:val="Numeracija"/>
        <w:numPr>
          <w:ilvl w:val="0"/>
          <w:numId w:val="36"/>
        </w:numPr>
      </w:pPr>
      <w:r w:rsidRPr="00342FBE">
        <w:t>Atidaromas MP bendros suvestinės skirtukas</w:t>
      </w:r>
      <w:r w:rsidR="00491951" w:rsidRPr="00342FBE">
        <w:t xml:space="preserve"> (PKI ir ID)</w:t>
      </w:r>
      <w:r w:rsidRPr="00342FBE">
        <w:t>;</w:t>
      </w:r>
    </w:p>
    <w:p w14:paraId="1267EC39" w14:textId="77777777" w:rsidR="004C5E6B" w:rsidRPr="00342FBE" w:rsidRDefault="004C5E6B" w:rsidP="00AF6174">
      <w:pPr>
        <w:pStyle w:val="Numeracija"/>
        <w:numPr>
          <w:ilvl w:val="0"/>
          <w:numId w:val="32"/>
        </w:numPr>
      </w:pPr>
      <w:r w:rsidRPr="00342FBE">
        <w:t>Inicijuojamas įrašo duomenų redagavimas paspaudus mygtuką.</w:t>
      </w:r>
    </w:p>
    <w:p w14:paraId="37DDFE74" w14:textId="77777777" w:rsidR="004C5E6B" w:rsidRPr="00342FBE" w:rsidRDefault="004C5E6B" w:rsidP="00AF6174">
      <w:pPr>
        <w:pStyle w:val="Numeracija"/>
        <w:numPr>
          <w:ilvl w:val="0"/>
          <w:numId w:val="32"/>
        </w:numPr>
      </w:pPr>
      <w:r w:rsidRPr="00342FBE">
        <w:t>Atsidariusiame redagavimo lange suvedami paredaguoti duomenys</w:t>
      </w:r>
    </w:p>
    <w:p w14:paraId="5A778760" w14:textId="77C5E2EF" w:rsidR="004C5E6B" w:rsidRPr="00342FBE" w:rsidRDefault="0095169F" w:rsidP="004C5E6B">
      <w:pPr>
        <w:pStyle w:val="Numeracija"/>
        <w:numPr>
          <w:ilvl w:val="0"/>
          <w:numId w:val="0"/>
        </w:numPr>
      </w:pPr>
      <w:r w:rsidRPr="00342FBE">
        <w:rPr>
          <w:noProof/>
        </w:rPr>
        <w:lastRenderedPageBreak/>
        <w:drawing>
          <wp:inline distT="0" distB="0" distL="0" distR="0" wp14:anchorId="7D9FEA80" wp14:editId="0C80386D">
            <wp:extent cx="3346430" cy="4339988"/>
            <wp:effectExtent l="0" t="0" r="6985" b="3810"/>
            <wp:docPr id="890862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62974" name=""/>
                    <pic:cNvPicPr/>
                  </pic:nvPicPr>
                  <pic:blipFill>
                    <a:blip r:embed="rId55"/>
                    <a:stretch>
                      <a:fillRect/>
                    </a:stretch>
                  </pic:blipFill>
                  <pic:spPr>
                    <a:xfrm>
                      <a:off x="0" y="0"/>
                      <a:ext cx="3351334" cy="4346348"/>
                    </a:xfrm>
                    <a:prstGeom prst="rect">
                      <a:avLst/>
                    </a:prstGeom>
                  </pic:spPr>
                </pic:pic>
              </a:graphicData>
            </a:graphic>
          </wp:inline>
        </w:drawing>
      </w:r>
    </w:p>
    <w:p w14:paraId="3691428B" w14:textId="77777777" w:rsidR="004C5E6B" w:rsidRPr="00342FBE" w:rsidRDefault="004C5E6B" w:rsidP="00AF6174">
      <w:pPr>
        <w:pStyle w:val="Numeracija"/>
        <w:numPr>
          <w:ilvl w:val="0"/>
          <w:numId w:val="32"/>
        </w:numPr>
      </w:pPr>
      <w:r w:rsidRPr="00342FBE">
        <w:t>Išsaugomi duomenys</w:t>
      </w:r>
    </w:p>
    <w:p w14:paraId="4F3BDF32" w14:textId="77777777" w:rsidR="004C5E6B" w:rsidRPr="00342FBE" w:rsidRDefault="004C5E6B" w:rsidP="004C5E6B">
      <w:pPr>
        <w:pStyle w:val="Numeracija"/>
        <w:numPr>
          <w:ilvl w:val="0"/>
          <w:numId w:val="0"/>
        </w:numPr>
        <w:ind w:left="360" w:hanging="360"/>
      </w:pPr>
    </w:p>
    <w:p w14:paraId="7FF8BF1E" w14:textId="2615CEC8" w:rsidR="004E7CB7" w:rsidRPr="00342FBE" w:rsidRDefault="00DD0B87" w:rsidP="00715805">
      <w:pPr>
        <w:pStyle w:val="Heading2"/>
      </w:pPr>
      <w:bookmarkStart w:id="50" w:name="_Toc172620020"/>
      <w:r w:rsidRPr="00342FBE">
        <w:t>Patikrinti</w:t>
      </w:r>
      <w:r w:rsidR="00953029" w:rsidRPr="00342FBE">
        <w:t xml:space="preserve"> sumų išskaidymą pagal finansavimo šaltinius</w:t>
      </w:r>
      <w:r w:rsidRPr="00342FBE">
        <w:t xml:space="preserve"> išlaidų suvestinės </w:t>
      </w:r>
      <w:r w:rsidR="00953029" w:rsidRPr="00342FBE">
        <w:t>skirtuke</w:t>
      </w:r>
      <w:r w:rsidR="005337CD" w:rsidRPr="00342FBE">
        <w:t xml:space="preserve"> (RF-24</w:t>
      </w:r>
      <w:r w:rsidR="00CC7D84" w:rsidRPr="00342FBE">
        <w:t>, RF-25</w:t>
      </w:r>
      <w:r w:rsidR="005337CD" w:rsidRPr="00342FBE">
        <w:t>)</w:t>
      </w:r>
      <w:bookmarkEnd w:id="50"/>
    </w:p>
    <w:p w14:paraId="12E09E2A" w14:textId="0434639C" w:rsidR="00872841" w:rsidRPr="00342FBE" w:rsidRDefault="00872841" w:rsidP="00AF6174">
      <w:pPr>
        <w:pStyle w:val="Numeracija"/>
        <w:numPr>
          <w:ilvl w:val="0"/>
          <w:numId w:val="35"/>
        </w:numPr>
      </w:pPr>
      <w:r w:rsidRPr="00342FBE">
        <w:t>Atidaromas išlaidų suvestinės skirtukas;</w:t>
      </w:r>
    </w:p>
    <w:p w14:paraId="4A122F6E" w14:textId="74DEA7BA" w:rsidR="000E6AD9" w:rsidRPr="00342FBE" w:rsidRDefault="00872841" w:rsidP="00872841">
      <w:pPr>
        <w:pStyle w:val="Numeracija"/>
        <w:numPr>
          <w:ilvl w:val="0"/>
          <w:numId w:val="15"/>
        </w:numPr>
      </w:pPr>
      <w:r w:rsidRPr="00342FBE">
        <w:t>Patikrinamas sumų išskaidymas pagal finansavimo šaltinius suvestinės eilutėms.</w:t>
      </w:r>
    </w:p>
    <w:p w14:paraId="2B132B7E" w14:textId="39AEE50F" w:rsidR="00491951" w:rsidRPr="00342FBE" w:rsidRDefault="00491951" w:rsidP="00715805">
      <w:pPr>
        <w:pStyle w:val="Heading2"/>
      </w:pPr>
      <w:bookmarkStart w:id="51" w:name="_Toc172620021"/>
      <w:r w:rsidRPr="00342FBE">
        <w:t xml:space="preserve">Redaguoti </w:t>
      </w:r>
      <w:r w:rsidR="00BC1DD1" w:rsidRPr="00342FBE">
        <w:t xml:space="preserve">išvados išlaidų tinkamumo įrašų </w:t>
      </w:r>
      <w:r w:rsidRPr="00342FBE">
        <w:t>duomenis (RF-24</w:t>
      </w:r>
      <w:r w:rsidR="004B7A80" w:rsidRPr="00342FBE">
        <w:t>, RF-30</w:t>
      </w:r>
      <w:r w:rsidRPr="00342FBE">
        <w:t>)</w:t>
      </w:r>
      <w:bookmarkEnd w:id="51"/>
    </w:p>
    <w:p w14:paraId="19785A17" w14:textId="2D80639F" w:rsidR="00491951" w:rsidRPr="00342FBE" w:rsidRDefault="00491951" w:rsidP="00AF6174">
      <w:pPr>
        <w:pStyle w:val="Numeracija"/>
        <w:numPr>
          <w:ilvl w:val="0"/>
          <w:numId w:val="37"/>
        </w:numPr>
      </w:pPr>
      <w:r w:rsidRPr="00342FBE">
        <w:t xml:space="preserve">Atidaromas MP </w:t>
      </w:r>
      <w:r w:rsidR="00BC1DD1" w:rsidRPr="00342FBE">
        <w:t>išvados</w:t>
      </w:r>
      <w:r w:rsidRPr="00342FBE">
        <w:t xml:space="preserve"> skirtukas;</w:t>
      </w:r>
    </w:p>
    <w:p w14:paraId="4942F708" w14:textId="77AD466F" w:rsidR="00BC1DD1" w:rsidRPr="00342FBE" w:rsidRDefault="00BC1DD1" w:rsidP="00AF6174">
      <w:pPr>
        <w:pStyle w:val="Numeracija"/>
        <w:numPr>
          <w:ilvl w:val="0"/>
          <w:numId w:val="37"/>
        </w:numPr>
      </w:pPr>
      <w:r w:rsidRPr="00342FBE">
        <w:t xml:space="preserve">Atidaroma </w:t>
      </w:r>
      <w:r w:rsidR="00C875B2" w:rsidRPr="00342FBE">
        <w:t>pasirinkta išvada</w:t>
      </w:r>
    </w:p>
    <w:p w14:paraId="3924EB9D" w14:textId="77777777" w:rsidR="00491951" w:rsidRPr="00342FBE" w:rsidRDefault="00491951" w:rsidP="00AF6174">
      <w:pPr>
        <w:pStyle w:val="Numeracija"/>
        <w:numPr>
          <w:ilvl w:val="0"/>
          <w:numId w:val="32"/>
        </w:numPr>
      </w:pPr>
      <w:r w:rsidRPr="00342FBE">
        <w:t>Inicijuojamas įrašo duomenų redagavimas paspaudus mygtuką.</w:t>
      </w:r>
    </w:p>
    <w:p w14:paraId="50B0164C" w14:textId="76372B4F" w:rsidR="008612AB" w:rsidRPr="00342FBE" w:rsidRDefault="008612AB" w:rsidP="008612AB">
      <w:pPr>
        <w:pStyle w:val="Numeracija"/>
        <w:numPr>
          <w:ilvl w:val="0"/>
          <w:numId w:val="0"/>
        </w:numPr>
      </w:pPr>
      <w:r w:rsidRPr="00342FBE">
        <w:rPr>
          <w:noProof/>
        </w:rPr>
        <w:lastRenderedPageBreak/>
        <w:drawing>
          <wp:inline distT="0" distB="0" distL="0" distR="0" wp14:anchorId="3622F170" wp14:editId="573507C5">
            <wp:extent cx="4258102" cy="4528042"/>
            <wp:effectExtent l="0" t="0" r="0" b="6350"/>
            <wp:docPr id="939556887"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56887" name="Picture 9" descr="A screenshot of a computer&#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66116" cy="4536564"/>
                    </a:xfrm>
                    <a:prstGeom prst="rect">
                      <a:avLst/>
                    </a:prstGeom>
                    <a:noFill/>
                    <a:ln>
                      <a:noFill/>
                    </a:ln>
                  </pic:spPr>
                </pic:pic>
              </a:graphicData>
            </a:graphic>
          </wp:inline>
        </w:drawing>
      </w:r>
    </w:p>
    <w:p w14:paraId="586FB5E8" w14:textId="77777777" w:rsidR="00491951" w:rsidRPr="00342FBE" w:rsidRDefault="00491951" w:rsidP="00AF6174">
      <w:pPr>
        <w:pStyle w:val="Numeracija"/>
        <w:numPr>
          <w:ilvl w:val="0"/>
          <w:numId w:val="32"/>
        </w:numPr>
      </w:pPr>
      <w:r w:rsidRPr="00342FBE">
        <w:t>Atsidariusiame redagavimo lange suvedami paredaguoti duomenys</w:t>
      </w:r>
    </w:p>
    <w:p w14:paraId="5791E96F" w14:textId="71BFA93B" w:rsidR="004372F5" w:rsidRPr="00342FBE" w:rsidRDefault="004372F5" w:rsidP="00715805">
      <w:pPr>
        <w:pStyle w:val="Heading2"/>
      </w:pPr>
      <w:bookmarkStart w:id="52" w:name="_Toc172620022"/>
      <w:r w:rsidRPr="00342FBE">
        <w:t xml:space="preserve">Suvesti išlaidų detalizacijos įrašus </w:t>
      </w:r>
      <w:r w:rsidR="00E14DC0" w:rsidRPr="00342FBE">
        <w:t>(RF-26</w:t>
      </w:r>
      <w:r w:rsidR="006E287C" w:rsidRPr="00342FBE">
        <w:t>, RF-2</w:t>
      </w:r>
      <w:r w:rsidR="00E4130B" w:rsidRPr="00342FBE">
        <w:t>7</w:t>
      </w:r>
      <w:r w:rsidR="008B5CA5" w:rsidRPr="00342FBE">
        <w:t>, RF-30</w:t>
      </w:r>
      <w:r w:rsidR="00E14DC0" w:rsidRPr="00342FBE">
        <w:t>)</w:t>
      </w:r>
      <w:bookmarkEnd w:id="52"/>
    </w:p>
    <w:p w14:paraId="578A2BB2" w14:textId="1FDF5524" w:rsidR="00E14DC0" w:rsidRPr="00342FBE" w:rsidRDefault="00E14DC0" w:rsidP="00AF6174">
      <w:pPr>
        <w:pStyle w:val="Numeracija"/>
        <w:numPr>
          <w:ilvl w:val="0"/>
          <w:numId w:val="38"/>
        </w:numPr>
      </w:pPr>
      <w:r w:rsidRPr="00342FBE">
        <w:t xml:space="preserve">Atidaromas MP </w:t>
      </w:r>
      <w:r w:rsidR="008612AB" w:rsidRPr="00342FBE">
        <w:t>išlaidų detalizacijos</w:t>
      </w:r>
      <w:r w:rsidRPr="00342FBE">
        <w:t xml:space="preserve"> skirtukas;</w:t>
      </w:r>
    </w:p>
    <w:p w14:paraId="6ABB1F5B" w14:textId="50FB7F31" w:rsidR="00E14DC0" w:rsidRPr="00342FBE" w:rsidRDefault="008612AB" w:rsidP="00AF6174">
      <w:pPr>
        <w:pStyle w:val="Numeracija"/>
        <w:numPr>
          <w:ilvl w:val="0"/>
          <w:numId w:val="37"/>
        </w:numPr>
      </w:pPr>
      <w:r w:rsidRPr="00342FBE">
        <w:t>Inicijuojamas išlaidų detalizacijos įrašo registravimas paspaudus mygtuką [Registruoti naują];</w:t>
      </w:r>
    </w:p>
    <w:p w14:paraId="27AEE224" w14:textId="75A062F7" w:rsidR="00E14DC0" w:rsidRPr="00342FBE" w:rsidRDefault="008612AB" w:rsidP="00AF6174">
      <w:pPr>
        <w:pStyle w:val="Numeracija"/>
        <w:numPr>
          <w:ilvl w:val="0"/>
          <w:numId w:val="32"/>
        </w:numPr>
      </w:pPr>
      <w:r w:rsidRPr="00342FBE">
        <w:t>Suvedami</w:t>
      </w:r>
      <w:r w:rsidR="00F67E53" w:rsidRPr="00342FBE">
        <w:t xml:space="preserve"> </w:t>
      </w:r>
      <w:r w:rsidRPr="00342FBE">
        <w:t>išlaidas detalizuojantys duomenys.</w:t>
      </w:r>
    </w:p>
    <w:p w14:paraId="6CBE34CF" w14:textId="7DA2BBC5" w:rsidR="008612AB" w:rsidRPr="00342FBE" w:rsidRDefault="009F015B" w:rsidP="008612AB">
      <w:pPr>
        <w:pStyle w:val="Numeracija"/>
        <w:numPr>
          <w:ilvl w:val="0"/>
          <w:numId w:val="0"/>
        </w:numPr>
      </w:pPr>
      <w:r w:rsidRPr="00342FBE">
        <w:rPr>
          <w:noProof/>
        </w:rPr>
        <w:lastRenderedPageBreak/>
        <w:drawing>
          <wp:inline distT="0" distB="0" distL="0" distR="0" wp14:anchorId="17F0DB48" wp14:editId="24226979">
            <wp:extent cx="3091218" cy="8939319"/>
            <wp:effectExtent l="0" t="0" r="0" b="0"/>
            <wp:docPr id="310879745"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79745" name="Picture 11" descr="A screenshot of a computer&#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95690" cy="8952251"/>
                    </a:xfrm>
                    <a:prstGeom prst="rect">
                      <a:avLst/>
                    </a:prstGeom>
                    <a:noFill/>
                    <a:ln>
                      <a:noFill/>
                    </a:ln>
                  </pic:spPr>
                </pic:pic>
              </a:graphicData>
            </a:graphic>
          </wp:inline>
        </w:drawing>
      </w:r>
    </w:p>
    <w:p w14:paraId="7B26511F" w14:textId="5A4C0B3B" w:rsidR="00E14DC0" w:rsidRPr="00342FBE" w:rsidRDefault="008612AB" w:rsidP="00AF6174">
      <w:pPr>
        <w:pStyle w:val="Numeracija"/>
        <w:numPr>
          <w:ilvl w:val="0"/>
          <w:numId w:val="32"/>
        </w:numPr>
      </w:pPr>
      <w:r w:rsidRPr="00342FBE">
        <w:t>Išsaugomi duomenys.</w:t>
      </w:r>
    </w:p>
    <w:p w14:paraId="3171A957" w14:textId="5EEE372C" w:rsidR="00A76A94" w:rsidRPr="00342FBE" w:rsidRDefault="00A76A94" w:rsidP="00715805">
      <w:pPr>
        <w:pStyle w:val="Heading2"/>
      </w:pPr>
      <w:bookmarkStart w:id="53" w:name="_Toc172620023"/>
      <w:r w:rsidRPr="00342FBE">
        <w:lastRenderedPageBreak/>
        <w:t>Atlikti redagavimo veiksmus MP, kurio būsena „Rasti neatitikimai“ (RF-28)</w:t>
      </w:r>
      <w:bookmarkEnd w:id="53"/>
    </w:p>
    <w:p w14:paraId="707A48E4" w14:textId="7D7508D1" w:rsidR="00A76A94" w:rsidRPr="00342FBE" w:rsidRDefault="00A76A94" w:rsidP="00AF6174">
      <w:pPr>
        <w:pStyle w:val="Numeracija"/>
        <w:numPr>
          <w:ilvl w:val="0"/>
          <w:numId w:val="39"/>
        </w:numPr>
      </w:pPr>
      <w:r w:rsidRPr="00342FBE">
        <w:t xml:space="preserve">Atsidaromas pasirinktas </w:t>
      </w:r>
      <w:r w:rsidR="00817A65" w:rsidRPr="00342FBE">
        <w:t>MP</w:t>
      </w:r>
      <w:r w:rsidRPr="00342FBE">
        <w:t>, kurio būsena „Rasti neatitikimai“ (jeigu kita būsena pakeisti į „Rasti neatitikimai“. VSFSVVP IS naudotojas).</w:t>
      </w:r>
    </w:p>
    <w:p w14:paraId="1E4B4E50" w14:textId="15C4ADB6" w:rsidR="00A76A94" w:rsidRPr="00342FBE" w:rsidRDefault="00A76A94" w:rsidP="00A76A94">
      <w:pPr>
        <w:pStyle w:val="Numeracija"/>
        <w:numPr>
          <w:ilvl w:val="0"/>
          <w:numId w:val="15"/>
        </w:numPr>
      </w:pPr>
      <w:r w:rsidRPr="00342FBE">
        <w:t xml:space="preserve">DMS naudotojas, pasirinktuose </w:t>
      </w:r>
      <w:r w:rsidR="00817A65" w:rsidRPr="00342FBE">
        <w:t>MP</w:t>
      </w:r>
      <w:r w:rsidRPr="00342FBE">
        <w:t xml:space="preserve"> skirtukuose atlieka korekcini</w:t>
      </w:r>
      <w:r w:rsidR="00817A65" w:rsidRPr="00342FBE">
        <w:t>us</w:t>
      </w:r>
      <w:r w:rsidRPr="00342FBE">
        <w:t xml:space="preserve"> veiksm</w:t>
      </w:r>
      <w:r w:rsidR="00817A65" w:rsidRPr="00342FBE">
        <w:t>us</w:t>
      </w:r>
      <w:r w:rsidRPr="00342FBE">
        <w:t>, t. y. paredaguojami esami duomenys.</w:t>
      </w:r>
    </w:p>
    <w:p w14:paraId="4A0813BA" w14:textId="0254DEF0" w:rsidR="00A76A94" w:rsidRPr="00342FBE" w:rsidRDefault="00A76A94" w:rsidP="00A76A94">
      <w:pPr>
        <w:pStyle w:val="Numeracija"/>
        <w:numPr>
          <w:ilvl w:val="0"/>
          <w:numId w:val="15"/>
        </w:numPr>
      </w:pPr>
      <w:r w:rsidRPr="00342FBE">
        <w:t xml:space="preserve">DMS naudotojas pateikia </w:t>
      </w:r>
      <w:r w:rsidR="0075756B" w:rsidRPr="00342FBE">
        <w:t>MP</w:t>
      </w:r>
      <w:r w:rsidRPr="00342FBE">
        <w:t>. Po pateikimo atliktos korekcijos išskiriamos kita spalva.</w:t>
      </w:r>
    </w:p>
    <w:p w14:paraId="32E9970B" w14:textId="42E79568" w:rsidR="00A76A94" w:rsidRPr="00342FBE" w:rsidRDefault="00755490" w:rsidP="00A76A94">
      <w:pPr>
        <w:pStyle w:val="Numeracija"/>
        <w:numPr>
          <w:ilvl w:val="0"/>
          <w:numId w:val="0"/>
        </w:numPr>
      </w:pPr>
      <w:r w:rsidRPr="00342FBE">
        <w:rPr>
          <w:noProof/>
        </w:rPr>
        <w:drawing>
          <wp:inline distT="0" distB="0" distL="0" distR="0" wp14:anchorId="5CEA3110" wp14:editId="2A268E00">
            <wp:extent cx="5113115" cy="4220046"/>
            <wp:effectExtent l="0" t="0" r="0" b="9525"/>
            <wp:docPr id="1237182721"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82721" name="Picture 12" descr="A screenshot of a computer&#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114848" cy="4221476"/>
                    </a:xfrm>
                    <a:prstGeom prst="rect">
                      <a:avLst/>
                    </a:prstGeom>
                    <a:noFill/>
                    <a:ln>
                      <a:noFill/>
                    </a:ln>
                  </pic:spPr>
                </pic:pic>
              </a:graphicData>
            </a:graphic>
          </wp:inline>
        </w:drawing>
      </w:r>
    </w:p>
    <w:p w14:paraId="46545DFB" w14:textId="77777777" w:rsidR="00A76A94" w:rsidRPr="00342FBE" w:rsidRDefault="00A76A94" w:rsidP="00A76A94">
      <w:pPr>
        <w:pStyle w:val="Numeracija"/>
        <w:numPr>
          <w:ilvl w:val="0"/>
          <w:numId w:val="15"/>
        </w:numPr>
      </w:pPr>
      <w:r w:rsidRPr="00342FBE">
        <w:t>Spalvinis žymėjimas nuimamas dviem atvejais:</w:t>
      </w:r>
    </w:p>
    <w:p w14:paraId="2DA64FFC" w14:textId="5FE5C0F9" w:rsidR="00A76A94" w:rsidRPr="00342FBE" w:rsidRDefault="00A76A94" w:rsidP="00A76A94">
      <w:pPr>
        <w:pStyle w:val="Numeracija"/>
        <w:numPr>
          <w:ilvl w:val="1"/>
          <w:numId w:val="15"/>
        </w:numPr>
      </w:pPr>
      <w:r w:rsidRPr="00342FBE">
        <w:t>VSFSVVP IS naudotojas patvirtina, jog atliktos korekcijos yra tinkamos pakeitęs būseną į „Patvirtinta</w:t>
      </w:r>
      <w:r w:rsidR="006D0A8C" w:rsidRPr="00342FBE">
        <w:t>s</w:t>
      </w:r>
      <w:r w:rsidRPr="00342FBE">
        <w:t>“;</w:t>
      </w:r>
    </w:p>
    <w:p w14:paraId="60573C4E" w14:textId="2905D5BF" w:rsidR="00A76A94" w:rsidRPr="00342FBE" w:rsidRDefault="00A76A94" w:rsidP="00A76A94">
      <w:pPr>
        <w:pStyle w:val="Numeracija"/>
        <w:numPr>
          <w:ilvl w:val="1"/>
          <w:numId w:val="15"/>
        </w:numPr>
      </w:pPr>
      <w:r w:rsidRPr="00342FBE">
        <w:t xml:space="preserve">VSFSVVP IS naudotojas dar kartą grąžina </w:t>
      </w:r>
      <w:r w:rsidR="006D0A8C" w:rsidRPr="00342FBE">
        <w:t>MP</w:t>
      </w:r>
      <w:r w:rsidRPr="00342FBE">
        <w:t xml:space="preserve"> tikslinti pakeitęs būseną į „Rasti neatitikimai“. </w:t>
      </w:r>
    </w:p>
    <w:p w14:paraId="55F0D90D" w14:textId="0D46999A" w:rsidR="001C0DAF" w:rsidRPr="00342FBE" w:rsidRDefault="001C0DAF" w:rsidP="00715805">
      <w:pPr>
        <w:pStyle w:val="Heading2"/>
      </w:pPr>
      <w:bookmarkStart w:id="54" w:name="_Toc172620024"/>
      <w:r w:rsidRPr="00342FBE">
        <w:t>Redaguoti MP išlaidų supaprastinimo skirtuko duomenis (RF-29)</w:t>
      </w:r>
      <w:bookmarkEnd w:id="54"/>
    </w:p>
    <w:p w14:paraId="13C3B56C" w14:textId="0CB9793D" w:rsidR="001C0DAF" w:rsidRPr="00342FBE" w:rsidRDefault="001C0DAF" w:rsidP="00AF6174">
      <w:pPr>
        <w:pStyle w:val="Numeracija"/>
        <w:numPr>
          <w:ilvl w:val="0"/>
          <w:numId w:val="40"/>
        </w:numPr>
      </w:pPr>
      <w:r w:rsidRPr="00342FBE">
        <w:t>Atsidaromas MP išlaidų supaprastinimai skirtukas.</w:t>
      </w:r>
    </w:p>
    <w:p w14:paraId="5613A0B6" w14:textId="1D792AEE" w:rsidR="001C0DAF" w:rsidRPr="00342FBE" w:rsidRDefault="008410AE" w:rsidP="001C0DAF">
      <w:pPr>
        <w:pStyle w:val="Numeracija"/>
        <w:numPr>
          <w:ilvl w:val="0"/>
          <w:numId w:val="15"/>
        </w:numPr>
      </w:pPr>
      <w:r w:rsidRPr="00342FBE">
        <w:t>Atsidaromas MP išlaidų supaprastinimo įrašo redagavimo langas paspaudus mygtuką prie įrašo</w:t>
      </w:r>
      <w:r w:rsidR="001C0DAF" w:rsidRPr="00342FBE">
        <w:rPr>
          <w:noProof/>
        </w:rPr>
        <w:t>.</w:t>
      </w:r>
    </w:p>
    <w:p w14:paraId="4A0953F6" w14:textId="7283925D" w:rsidR="001C0DAF" w:rsidRPr="00342FBE" w:rsidRDefault="00DC2C87" w:rsidP="001C0DAF">
      <w:pPr>
        <w:pStyle w:val="Numeracija"/>
        <w:numPr>
          <w:ilvl w:val="0"/>
          <w:numId w:val="0"/>
        </w:numPr>
      </w:pPr>
      <w:r w:rsidRPr="00342FBE">
        <w:rPr>
          <w:noProof/>
        </w:rPr>
        <w:lastRenderedPageBreak/>
        <w:drawing>
          <wp:inline distT="0" distB="0" distL="0" distR="0" wp14:anchorId="3C92F74A" wp14:editId="32C3D747">
            <wp:extent cx="5106291" cy="4269481"/>
            <wp:effectExtent l="0" t="0" r="0" b="0"/>
            <wp:docPr id="10278394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839434" name="Picture 1" descr="A screenshot of a computer&#10;&#10;Description automatically generated"/>
                    <pic:cNvPicPr/>
                  </pic:nvPicPr>
                  <pic:blipFill>
                    <a:blip r:embed="rId59"/>
                    <a:stretch>
                      <a:fillRect/>
                    </a:stretch>
                  </pic:blipFill>
                  <pic:spPr>
                    <a:xfrm>
                      <a:off x="0" y="0"/>
                      <a:ext cx="5109232" cy="4271940"/>
                    </a:xfrm>
                    <a:prstGeom prst="rect">
                      <a:avLst/>
                    </a:prstGeom>
                  </pic:spPr>
                </pic:pic>
              </a:graphicData>
            </a:graphic>
          </wp:inline>
        </w:drawing>
      </w:r>
    </w:p>
    <w:p w14:paraId="20E215AE" w14:textId="441D008F" w:rsidR="000A4D37" w:rsidRPr="00342FBE" w:rsidRDefault="001C0DAF" w:rsidP="000A4D37">
      <w:pPr>
        <w:pStyle w:val="Numeracija"/>
        <w:numPr>
          <w:ilvl w:val="0"/>
          <w:numId w:val="15"/>
        </w:numPr>
      </w:pPr>
      <w:r w:rsidRPr="00342FBE">
        <w:t>Išsaugomi suvesti įrašo duomenys paspaudus mygtuką [Išsaugoti]</w:t>
      </w:r>
      <w:r w:rsidR="000A4D37" w:rsidRPr="00342FBE">
        <w:t>.</w:t>
      </w:r>
    </w:p>
    <w:p w14:paraId="57250AE4" w14:textId="6CBD8AF2" w:rsidR="00DB089A" w:rsidRPr="00342FBE" w:rsidRDefault="00DB089A" w:rsidP="00715805">
      <w:pPr>
        <w:pStyle w:val="Heading2"/>
      </w:pPr>
      <w:bookmarkStart w:id="55" w:name="_Toc172620025"/>
      <w:r w:rsidRPr="00342FBE">
        <w:t>Suvesti informacijos apie ES teisyną duomenis (RF-31)</w:t>
      </w:r>
      <w:bookmarkEnd w:id="55"/>
    </w:p>
    <w:p w14:paraId="431FA3AC" w14:textId="41E281F5" w:rsidR="00DB089A" w:rsidRPr="00342FBE" w:rsidRDefault="00DB089A" w:rsidP="00AF6174">
      <w:pPr>
        <w:pStyle w:val="Numeracija"/>
        <w:numPr>
          <w:ilvl w:val="0"/>
          <w:numId w:val="41"/>
        </w:numPr>
      </w:pPr>
      <w:r w:rsidRPr="00342FBE">
        <w:t xml:space="preserve">Atidarytame mokėjimo prašyme pasirenkamas </w:t>
      </w:r>
      <w:r w:rsidR="00170B75" w:rsidRPr="00342FBE">
        <w:t>informacija apie ES teisy</w:t>
      </w:r>
      <w:r w:rsidR="00CD434E" w:rsidRPr="00342FBE">
        <w:t>ną</w:t>
      </w:r>
      <w:r w:rsidRPr="00342FBE">
        <w:t xml:space="preserve"> skirtukas;</w:t>
      </w:r>
    </w:p>
    <w:p w14:paraId="2FD6C4F8" w14:textId="77777777" w:rsidR="00DB089A" w:rsidRPr="00342FBE" w:rsidRDefault="00DB089A" w:rsidP="00AF6174">
      <w:pPr>
        <w:pStyle w:val="Numeracija"/>
        <w:numPr>
          <w:ilvl w:val="0"/>
          <w:numId w:val="32"/>
        </w:numPr>
      </w:pPr>
      <w:r w:rsidRPr="00342FBE">
        <w:t>Suvedami duomenys inicijavus redagavimą paspaudus mygtuką [Redaguoti].</w:t>
      </w:r>
    </w:p>
    <w:p w14:paraId="5D4F1C82" w14:textId="01F8F9D5" w:rsidR="00DB089A" w:rsidRPr="00342FBE" w:rsidRDefault="008B52E9" w:rsidP="00DB089A">
      <w:pPr>
        <w:pStyle w:val="Numeracija"/>
        <w:numPr>
          <w:ilvl w:val="0"/>
          <w:numId w:val="0"/>
        </w:numPr>
      </w:pPr>
      <w:r w:rsidRPr="00342FBE">
        <w:rPr>
          <w:noProof/>
        </w:rPr>
        <w:drawing>
          <wp:inline distT="0" distB="0" distL="0" distR="0" wp14:anchorId="47951E6B" wp14:editId="46A37F65">
            <wp:extent cx="4879075" cy="2611648"/>
            <wp:effectExtent l="0" t="0" r="0" b="0"/>
            <wp:docPr id="8584589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58919" name="Picture 1" descr="A screenshot of a computer&#10;&#10;Description automatically generated"/>
                    <pic:cNvPicPr/>
                  </pic:nvPicPr>
                  <pic:blipFill>
                    <a:blip r:embed="rId60"/>
                    <a:stretch>
                      <a:fillRect/>
                    </a:stretch>
                  </pic:blipFill>
                  <pic:spPr>
                    <a:xfrm>
                      <a:off x="0" y="0"/>
                      <a:ext cx="4880159" cy="2612228"/>
                    </a:xfrm>
                    <a:prstGeom prst="rect">
                      <a:avLst/>
                    </a:prstGeom>
                  </pic:spPr>
                </pic:pic>
              </a:graphicData>
            </a:graphic>
          </wp:inline>
        </w:drawing>
      </w:r>
    </w:p>
    <w:p w14:paraId="3F058CD4" w14:textId="77777777" w:rsidR="00DB089A" w:rsidRPr="00342FBE" w:rsidRDefault="00DB089A" w:rsidP="00AF6174">
      <w:pPr>
        <w:pStyle w:val="Numeracija"/>
        <w:numPr>
          <w:ilvl w:val="0"/>
          <w:numId w:val="32"/>
        </w:numPr>
      </w:pPr>
      <w:r w:rsidRPr="00342FBE">
        <w:t xml:space="preserve">Išsaugomi duomenys. </w:t>
      </w:r>
    </w:p>
    <w:p w14:paraId="78920FC7" w14:textId="63A59BD9" w:rsidR="00F67E53" w:rsidRPr="00342FBE" w:rsidRDefault="00F67E53" w:rsidP="00715805">
      <w:pPr>
        <w:pStyle w:val="Heading2"/>
      </w:pPr>
      <w:bookmarkStart w:id="56" w:name="_Toc172620026"/>
      <w:r w:rsidRPr="00342FBE">
        <w:t>Suvesti projekto ataskaitos duomenis (RF-32)</w:t>
      </w:r>
      <w:bookmarkEnd w:id="56"/>
    </w:p>
    <w:p w14:paraId="167436D0" w14:textId="3D230768" w:rsidR="00F67E53" w:rsidRPr="00342FBE" w:rsidRDefault="00F67E53" w:rsidP="00AF6174">
      <w:pPr>
        <w:pStyle w:val="Numeracija"/>
        <w:numPr>
          <w:ilvl w:val="0"/>
          <w:numId w:val="42"/>
        </w:numPr>
      </w:pPr>
      <w:r w:rsidRPr="00342FBE">
        <w:t>Atidaromas MP projekto ataskaitos skirtukas;</w:t>
      </w:r>
    </w:p>
    <w:p w14:paraId="0367843C" w14:textId="6AD70134" w:rsidR="00F67E53" w:rsidRPr="00342FBE" w:rsidRDefault="00F67E53" w:rsidP="00AF6174">
      <w:pPr>
        <w:pStyle w:val="Numeracija"/>
        <w:numPr>
          <w:ilvl w:val="0"/>
          <w:numId w:val="37"/>
        </w:numPr>
      </w:pPr>
      <w:r w:rsidRPr="00342FBE">
        <w:t>Inicijuojamas kiekybinio rodiklio įrašo registravimas paspaudus mygtuką [Registruoti naują];</w:t>
      </w:r>
    </w:p>
    <w:p w14:paraId="3548ADE4" w14:textId="06B9F68D" w:rsidR="00F67E53" w:rsidRPr="00342FBE" w:rsidRDefault="00F67E53" w:rsidP="00AF6174">
      <w:pPr>
        <w:pStyle w:val="Numeracija"/>
        <w:numPr>
          <w:ilvl w:val="0"/>
          <w:numId w:val="32"/>
        </w:numPr>
      </w:pPr>
      <w:r w:rsidRPr="00342FBE">
        <w:t>Suvedami rodiklio duomenys.</w:t>
      </w:r>
    </w:p>
    <w:p w14:paraId="4043D13B" w14:textId="37915C3E" w:rsidR="00F67E53" w:rsidRPr="00342FBE" w:rsidRDefault="00BF7EF9" w:rsidP="00F67E53">
      <w:pPr>
        <w:pStyle w:val="Numeracija"/>
        <w:numPr>
          <w:ilvl w:val="0"/>
          <w:numId w:val="0"/>
        </w:numPr>
      </w:pPr>
      <w:r w:rsidRPr="00342FBE">
        <w:rPr>
          <w:noProof/>
        </w:rPr>
        <w:lastRenderedPageBreak/>
        <w:drawing>
          <wp:inline distT="0" distB="0" distL="0" distR="0" wp14:anchorId="5E8C81E6" wp14:editId="2FAC8E15">
            <wp:extent cx="3524961" cy="5723959"/>
            <wp:effectExtent l="0" t="0" r="0" b="0"/>
            <wp:docPr id="9029964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96458" name="Picture 1" descr="A screenshot of a computer&#10;&#10;Description automatically generated"/>
                    <pic:cNvPicPr/>
                  </pic:nvPicPr>
                  <pic:blipFill>
                    <a:blip r:embed="rId61"/>
                    <a:stretch>
                      <a:fillRect/>
                    </a:stretch>
                  </pic:blipFill>
                  <pic:spPr>
                    <a:xfrm>
                      <a:off x="0" y="0"/>
                      <a:ext cx="3529129" cy="5730727"/>
                    </a:xfrm>
                    <a:prstGeom prst="rect">
                      <a:avLst/>
                    </a:prstGeom>
                  </pic:spPr>
                </pic:pic>
              </a:graphicData>
            </a:graphic>
          </wp:inline>
        </w:drawing>
      </w:r>
    </w:p>
    <w:p w14:paraId="04BE9044" w14:textId="77777777" w:rsidR="00F67E53" w:rsidRPr="00342FBE" w:rsidRDefault="00F67E53" w:rsidP="00AF6174">
      <w:pPr>
        <w:pStyle w:val="Numeracija"/>
        <w:numPr>
          <w:ilvl w:val="0"/>
          <w:numId w:val="32"/>
        </w:numPr>
      </w:pPr>
      <w:r w:rsidRPr="00342FBE">
        <w:t>Išsaugomi duomenys.</w:t>
      </w:r>
    </w:p>
    <w:p w14:paraId="333A1ADB" w14:textId="77777777" w:rsidR="00DB089A" w:rsidRPr="00342FBE" w:rsidRDefault="00DB089A" w:rsidP="00DB089A">
      <w:pPr>
        <w:pStyle w:val="Numeracija"/>
        <w:numPr>
          <w:ilvl w:val="0"/>
          <w:numId w:val="0"/>
        </w:numPr>
        <w:ind w:left="360"/>
      </w:pPr>
    </w:p>
    <w:p w14:paraId="76D402C0" w14:textId="12690F47" w:rsidR="00033576" w:rsidRPr="00342FBE" w:rsidRDefault="00033576" w:rsidP="00715805">
      <w:pPr>
        <w:pStyle w:val="Heading2"/>
      </w:pPr>
      <w:bookmarkStart w:id="57" w:name="_Toc172620027"/>
      <w:r w:rsidRPr="00342FBE">
        <w:t>Filtruoti išlaidų detalizacijos įrašus pagal projekto biudžeto eilut</w:t>
      </w:r>
      <w:r w:rsidR="00995B41" w:rsidRPr="00342FBE">
        <w:t xml:space="preserve">es </w:t>
      </w:r>
      <w:r w:rsidRPr="00342FBE">
        <w:t>(RF-</w:t>
      </w:r>
      <w:r w:rsidR="00C20F3E" w:rsidRPr="00342FBE">
        <w:t>33</w:t>
      </w:r>
      <w:r w:rsidRPr="00342FBE">
        <w:t>)</w:t>
      </w:r>
      <w:bookmarkEnd w:id="57"/>
    </w:p>
    <w:p w14:paraId="3E7A7F6E" w14:textId="77777777" w:rsidR="00033576" w:rsidRPr="00342FBE" w:rsidRDefault="00033576" w:rsidP="00AF6174">
      <w:pPr>
        <w:pStyle w:val="Numeracija"/>
        <w:numPr>
          <w:ilvl w:val="0"/>
          <w:numId w:val="43"/>
        </w:numPr>
      </w:pPr>
      <w:r w:rsidRPr="00342FBE">
        <w:t>Atidaromas MP išlaidų detalizacijos skirtukas;</w:t>
      </w:r>
    </w:p>
    <w:p w14:paraId="7C776637" w14:textId="75DCEBF0" w:rsidR="00033576" w:rsidRPr="00342FBE" w:rsidRDefault="009D1BBD" w:rsidP="00AF6174">
      <w:pPr>
        <w:pStyle w:val="Numeracija"/>
        <w:numPr>
          <w:ilvl w:val="0"/>
          <w:numId w:val="37"/>
        </w:numPr>
      </w:pPr>
      <w:r w:rsidRPr="00342FBE">
        <w:t xml:space="preserve">Filtre „Biudžeto eilutės </w:t>
      </w:r>
      <w:proofErr w:type="spellStart"/>
      <w:r w:rsidRPr="00342FBE">
        <w:t>nr.</w:t>
      </w:r>
      <w:proofErr w:type="spellEnd"/>
      <w:r w:rsidRPr="00342FBE">
        <w:t>“ pasirenkami užregistruoti išlaidų detalizacijos įrašai</w:t>
      </w:r>
      <w:r w:rsidR="002C2BA9" w:rsidRPr="00342FBE">
        <w:t>.</w:t>
      </w:r>
    </w:p>
    <w:p w14:paraId="25696821" w14:textId="28F6CB22" w:rsidR="002C2BA9" w:rsidRPr="00342FBE" w:rsidRDefault="00C877C2" w:rsidP="002C2BA9">
      <w:pPr>
        <w:pStyle w:val="Numeracija"/>
        <w:numPr>
          <w:ilvl w:val="0"/>
          <w:numId w:val="0"/>
        </w:numPr>
      </w:pPr>
      <w:r w:rsidRPr="00342FBE">
        <w:rPr>
          <w:noProof/>
        </w:rPr>
        <w:lastRenderedPageBreak/>
        <w:drawing>
          <wp:inline distT="0" distB="0" distL="0" distR="0" wp14:anchorId="1EDB9385" wp14:editId="79145B0E">
            <wp:extent cx="5113115" cy="2525122"/>
            <wp:effectExtent l="0" t="0" r="0" b="8890"/>
            <wp:docPr id="21198890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89096" name="Picture 1" descr="A screenshot of a computer&#10;&#10;Description automatically generated"/>
                    <pic:cNvPicPr/>
                  </pic:nvPicPr>
                  <pic:blipFill>
                    <a:blip r:embed="rId62"/>
                    <a:stretch>
                      <a:fillRect/>
                    </a:stretch>
                  </pic:blipFill>
                  <pic:spPr>
                    <a:xfrm>
                      <a:off x="0" y="0"/>
                      <a:ext cx="5115776" cy="2526436"/>
                    </a:xfrm>
                    <a:prstGeom prst="rect">
                      <a:avLst/>
                    </a:prstGeom>
                  </pic:spPr>
                </pic:pic>
              </a:graphicData>
            </a:graphic>
          </wp:inline>
        </w:drawing>
      </w:r>
    </w:p>
    <w:p w14:paraId="772B8AEA" w14:textId="116E627F" w:rsidR="009D1BBD" w:rsidRPr="00342FBE" w:rsidRDefault="009D1BBD" w:rsidP="00AF6174">
      <w:pPr>
        <w:pStyle w:val="Numeracija"/>
        <w:numPr>
          <w:ilvl w:val="0"/>
          <w:numId w:val="37"/>
        </w:numPr>
      </w:pPr>
      <w:r w:rsidRPr="00342FBE">
        <w:t xml:space="preserve">Pasirinkus reikšmę </w:t>
      </w:r>
      <w:r w:rsidR="002C2BA9" w:rsidRPr="00342FBE">
        <w:t>atfiltruojami įrašai pagal pasirinkimą.</w:t>
      </w:r>
    </w:p>
    <w:p w14:paraId="691EB406" w14:textId="7560E6F8" w:rsidR="00E14DC0" w:rsidRPr="00342FBE" w:rsidRDefault="0044659E" w:rsidP="00715805">
      <w:pPr>
        <w:pStyle w:val="Heading2"/>
      </w:pPr>
      <w:bookmarkStart w:id="58" w:name="_Toc172620028"/>
      <w:r w:rsidRPr="00342FBE">
        <w:t>Inicijuoti klaidų tikrinimą (RF-34)</w:t>
      </w:r>
      <w:bookmarkEnd w:id="58"/>
    </w:p>
    <w:p w14:paraId="33B963EF" w14:textId="1C6FF431" w:rsidR="0044659E" w:rsidRPr="00342FBE" w:rsidRDefault="0044659E" w:rsidP="00AF6174">
      <w:pPr>
        <w:pStyle w:val="Numeracija"/>
        <w:numPr>
          <w:ilvl w:val="0"/>
          <w:numId w:val="44"/>
        </w:numPr>
      </w:pPr>
      <w:r w:rsidRPr="00342FBE">
        <w:t>Atsidaryti pasirinkt</w:t>
      </w:r>
      <w:r w:rsidR="004B3D34" w:rsidRPr="00342FBE">
        <w:t>ą mokėjimo prašymą.</w:t>
      </w:r>
    </w:p>
    <w:p w14:paraId="7953A93E" w14:textId="51CBAE3D" w:rsidR="00F05FB1" w:rsidRPr="00342FBE" w:rsidRDefault="00F05FB1" w:rsidP="00F05FB1">
      <w:pPr>
        <w:pStyle w:val="Numeracija"/>
        <w:numPr>
          <w:ilvl w:val="0"/>
          <w:numId w:val="0"/>
        </w:numPr>
      </w:pPr>
      <w:r w:rsidRPr="00342FBE">
        <w:rPr>
          <w:noProof/>
        </w:rPr>
        <w:drawing>
          <wp:inline distT="0" distB="0" distL="0" distR="0" wp14:anchorId="0DE847C9" wp14:editId="3467F523">
            <wp:extent cx="5495252" cy="1766766"/>
            <wp:effectExtent l="0" t="0" r="0" b="5080"/>
            <wp:docPr id="15406668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66877" name="Picture 1" descr="A screenshot of a computer&#10;&#10;Description automatically generated"/>
                    <pic:cNvPicPr/>
                  </pic:nvPicPr>
                  <pic:blipFill>
                    <a:blip r:embed="rId63"/>
                    <a:stretch>
                      <a:fillRect/>
                    </a:stretch>
                  </pic:blipFill>
                  <pic:spPr>
                    <a:xfrm>
                      <a:off x="0" y="0"/>
                      <a:ext cx="5500199" cy="1768356"/>
                    </a:xfrm>
                    <a:prstGeom prst="rect">
                      <a:avLst/>
                    </a:prstGeom>
                  </pic:spPr>
                </pic:pic>
              </a:graphicData>
            </a:graphic>
          </wp:inline>
        </w:drawing>
      </w:r>
    </w:p>
    <w:p w14:paraId="2873DA9D" w14:textId="77777777" w:rsidR="00D627A7" w:rsidRPr="00342FBE" w:rsidRDefault="004B3D34" w:rsidP="00AF6174">
      <w:pPr>
        <w:pStyle w:val="Numeracija"/>
        <w:numPr>
          <w:ilvl w:val="0"/>
          <w:numId w:val="37"/>
        </w:numPr>
      </w:pPr>
      <w:r w:rsidRPr="00342FBE">
        <w:t xml:space="preserve">Inicijuoti klaidų tikrinimą paspaudus mygtuką [Tikrinti MP klaidas]. </w:t>
      </w:r>
    </w:p>
    <w:p w14:paraId="6A3B92C0" w14:textId="472A3468" w:rsidR="0044659E" w:rsidRPr="00342FBE" w:rsidRDefault="004B3D34" w:rsidP="00D627A7">
      <w:pPr>
        <w:pStyle w:val="Numeracija"/>
        <w:numPr>
          <w:ilvl w:val="0"/>
          <w:numId w:val="0"/>
        </w:numPr>
      </w:pPr>
      <w:r w:rsidRPr="00342FBE">
        <w:t xml:space="preserve">Klaidos tikrinamos per tą patį tikrinimo procesą, kuris vyksta </w:t>
      </w:r>
      <w:r w:rsidR="00D627A7" w:rsidRPr="00342FBE">
        <w:t xml:space="preserve">DMS naudotojo MP </w:t>
      </w:r>
      <w:r w:rsidRPr="00342FBE">
        <w:t>pateikimo metu.</w:t>
      </w:r>
    </w:p>
    <w:p w14:paraId="71B42280" w14:textId="77777777" w:rsidR="004B3D34" w:rsidRPr="00342FBE" w:rsidRDefault="004B3D34" w:rsidP="00F05FB1">
      <w:pPr>
        <w:pStyle w:val="Numeracija"/>
        <w:numPr>
          <w:ilvl w:val="0"/>
          <w:numId w:val="0"/>
        </w:numPr>
        <w:ind w:left="360"/>
      </w:pPr>
    </w:p>
    <w:p w14:paraId="24F442CB" w14:textId="0C2FCC99" w:rsidR="003C3815" w:rsidRPr="00342FBE" w:rsidRDefault="003C3815" w:rsidP="00715805">
      <w:pPr>
        <w:pStyle w:val="Heading2"/>
      </w:pPr>
      <w:bookmarkStart w:id="59" w:name="_Toc172620029"/>
      <w:r w:rsidRPr="00342FBE">
        <w:t xml:space="preserve">Formuoti </w:t>
      </w:r>
      <w:r w:rsidR="009B5283" w:rsidRPr="00342FBE">
        <w:t>MP formos</w:t>
      </w:r>
      <w:r w:rsidRPr="00342FBE">
        <w:t xml:space="preserve"> ataskaitą (RF-</w:t>
      </w:r>
      <w:r w:rsidR="009B5283" w:rsidRPr="00342FBE">
        <w:t>36</w:t>
      </w:r>
      <w:r w:rsidRPr="00342FBE">
        <w:t>)</w:t>
      </w:r>
      <w:bookmarkEnd w:id="59"/>
      <w:r w:rsidRPr="00342FBE">
        <w:t xml:space="preserve"> </w:t>
      </w:r>
    </w:p>
    <w:p w14:paraId="5AFDDE18" w14:textId="595CF9FE" w:rsidR="003C3815" w:rsidRPr="00342FBE" w:rsidRDefault="003C3815" w:rsidP="00AF6174">
      <w:pPr>
        <w:pStyle w:val="Numeracija"/>
        <w:numPr>
          <w:ilvl w:val="0"/>
          <w:numId w:val="45"/>
        </w:numPr>
      </w:pPr>
      <w:r w:rsidRPr="00342FBE">
        <w:t xml:space="preserve">Atidaromas </w:t>
      </w:r>
      <w:r w:rsidR="0096667D" w:rsidRPr="00342FBE">
        <w:t>pasirinktas mokėjimo prašymas</w:t>
      </w:r>
      <w:r w:rsidRPr="00342FBE">
        <w:t>;</w:t>
      </w:r>
    </w:p>
    <w:p w14:paraId="583E13C3" w14:textId="1ABC09D1" w:rsidR="003C3815" w:rsidRPr="00342FBE" w:rsidRDefault="0096667D" w:rsidP="003C3815">
      <w:pPr>
        <w:pStyle w:val="Numeracija"/>
        <w:numPr>
          <w:ilvl w:val="0"/>
          <w:numId w:val="15"/>
        </w:numPr>
      </w:pPr>
      <w:r w:rsidRPr="00342FBE">
        <w:t xml:space="preserve">Inicijuojamas atnaujintos MP formos </w:t>
      </w:r>
      <w:r w:rsidR="00C839F3" w:rsidRPr="00342FBE">
        <w:t>ataskaitos generavimas paspaudus mygtuką [Formuoti mokėjimo prašymą]</w:t>
      </w:r>
    </w:p>
    <w:p w14:paraId="1AA989DA" w14:textId="77777777" w:rsidR="0044659E" w:rsidRPr="00342FBE" w:rsidRDefault="0044659E" w:rsidP="0044659E"/>
    <w:p w14:paraId="0A21FB8D" w14:textId="4196B75F" w:rsidR="00CE7D29" w:rsidRPr="00342FBE" w:rsidRDefault="0018466A" w:rsidP="00715805">
      <w:pPr>
        <w:pStyle w:val="Heading2"/>
      </w:pPr>
      <w:bookmarkStart w:id="60" w:name="_Toc172620030"/>
      <w:r w:rsidRPr="00342FBE">
        <w:t>Bandyti pateikti</w:t>
      </w:r>
      <w:r w:rsidR="002A1BD1" w:rsidRPr="00342FBE">
        <w:t xml:space="preserve"> </w:t>
      </w:r>
      <w:r w:rsidR="00864090" w:rsidRPr="00342FBE">
        <w:t>MP ne pagal eiliškumą. Apribojimas.</w:t>
      </w:r>
      <w:r w:rsidR="00CE7D29" w:rsidRPr="00342FBE">
        <w:t xml:space="preserve"> (RF-37)</w:t>
      </w:r>
      <w:bookmarkEnd w:id="60"/>
    </w:p>
    <w:p w14:paraId="54BC01F9" w14:textId="33211BAB" w:rsidR="00CE7D29" w:rsidRPr="00342FBE" w:rsidRDefault="00864090" w:rsidP="00AF6174">
      <w:pPr>
        <w:pStyle w:val="Numeracija"/>
        <w:numPr>
          <w:ilvl w:val="0"/>
          <w:numId w:val="46"/>
        </w:numPr>
      </w:pPr>
      <w:r w:rsidRPr="00342FBE">
        <w:t>DMS naudotojas a</w:t>
      </w:r>
      <w:r w:rsidR="00CE7D29" w:rsidRPr="00342FBE">
        <w:t xml:space="preserve">tsidaro </w:t>
      </w:r>
      <w:r w:rsidRPr="00342FBE">
        <w:t>ne pagal eiliškumą einantį</w:t>
      </w:r>
      <w:r w:rsidR="00CE7D29" w:rsidRPr="00342FBE">
        <w:t xml:space="preserve"> MP</w:t>
      </w:r>
      <w:r w:rsidRPr="00342FBE">
        <w:t>.</w:t>
      </w:r>
    </w:p>
    <w:p w14:paraId="6DE03135" w14:textId="5CFB7BF3" w:rsidR="00864090" w:rsidRPr="00342FBE" w:rsidRDefault="00683CA9" w:rsidP="00AF6174">
      <w:pPr>
        <w:pStyle w:val="Numeracija"/>
        <w:numPr>
          <w:ilvl w:val="0"/>
          <w:numId w:val="46"/>
        </w:numPr>
      </w:pPr>
      <w:r w:rsidRPr="00342FBE">
        <w:t xml:space="preserve">Bandoma paspausti mygtuką pateikti. Mygtukas </w:t>
      </w:r>
      <w:r w:rsidR="00645669" w:rsidRPr="00342FBE">
        <w:t>yra</w:t>
      </w:r>
      <w:r w:rsidRPr="00342FBE">
        <w:t xml:space="preserve"> </w:t>
      </w:r>
      <w:r w:rsidR="00645669" w:rsidRPr="00342FBE">
        <w:t>ne</w:t>
      </w:r>
      <w:r w:rsidRPr="00342FBE">
        <w:t>aktyvu</w:t>
      </w:r>
      <w:r w:rsidR="00645669" w:rsidRPr="00342FBE">
        <w:t xml:space="preserve">s </w:t>
      </w:r>
      <w:r w:rsidRPr="00342FBE">
        <w:t xml:space="preserve">ir </w:t>
      </w:r>
      <w:r w:rsidR="005462D7" w:rsidRPr="00342FBE">
        <w:t>aukščiau rodomas pranešimas.</w:t>
      </w:r>
    </w:p>
    <w:p w14:paraId="15179FFF" w14:textId="075E2635" w:rsidR="005462D7" w:rsidRPr="00342FBE" w:rsidRDefault="00260452" w:rsidP="005462D7">
      <w:pPr>
        <w:pStyle w:val="Numeracija"/>
        <w:numPr>
          <w:ilvl w:val="0"/>
          <w:numId w:val="0"/>
        </w:numPr>
      </w:pPr>
      <w:r w:rsidRPr="00342FBE">
        <w:rPr>
          <w:noProof/>
        </w:rPr>
        <w:drawing>
          <wp:inline distT="0" distB="0" distL="0" distR="0" wp14:anchorId="41EC67F1" wp14:editId="34587A87">
            <wp:extent cx="6300470" cy="1454150"/>
            <wp:effectExtent l="0" t="0" r="5080" b="0"/>
            <wp:docPr id="16386139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13970" name="Picture 1" descr="A screenshot of a computer&#10;&#10;Description automatically generated"/>
                    <pic:cNvPicPr/>
                  </pic:nvPicPr>
                  <pic:blipFill>
                    <a:blip r:embed="rId64"/>
                    <a:stretch>
                      <a:fillRect/>
                    </a:stretch>
                  </pic:blipFill>
                  <pic:spPr>
                    <a:xfrm>
                      <a:off x="0" y="0"/>
                      <a:ext cx="6300470" cy="1454150"/>
                    </a:xfrm>
                    <a:prstGeom prst="rect">
                      <a:avLst/>
                    </a:prstGeom>
                  </pic:spPr>
                </pic:pic>
              </a:graphicData>
            </a:graphic>
          </wp:inline>
        </w:drawing>
      </w:r>
    </w:p>
    <w:p w14:paraId="7D025F8F" w14:textId="2C8E09EB" w:rsidR="005462D7" w:rsidRPr="00342FBE" w:rsidRDefault="00A9587E" w:rsidP="00715805">
      <w:pPr>
        <w:pStyle w:val="Heading2"/>
      </w:pPr>
      <w:bookmarkStart w:id="61" w:name="_Toc172620031"/>
      <w:r w:rsidRPr="00342FBE">
        <w:lastRenderedPageBreak/>
        <w:t>Formuoti</w:t>
      </w:r>
      <w:r w:rsidR="005462D7" w:rsidRPr="00342FBE">
        <w:t xml:space="preserve"> išvados </w:t>
      </w:r>
      <w:r w:rsidRPr="00342FBE">
        <w:t>ataskaitą</w:t>
      </w:r>
      <w:r w:rsidR="005462D7" w:rsidRPr="00342FBE">
        <w:t xml:space="preserve"> (</w:t>
      </w:r>
      <w:r w:rsidR="00260452" w:rsidRPr="00342FBE">
        <w:t>RF-38</w:t>
      </w:r>
      <w:r w:rsidR="005462D7" w:rsidRPr="00342FBE">
        <w:t>)</w:t>
      </w:r>
      <w:bookmarkEnd w:id="61"/>
    </w:p>
    <w:p w14:paraId="5F18FB7D" w14:textId="77777777" w:rsidR="005462D7" w:rsidRPr="00342FBE" w:rsidRDefault="005462D7" w:rsidP="00AF6174">
      <w:pPr>
        <w:pStyle w:val="Numeracija"/>
        <w:numPr>
          <w:ilvl w:val="0"/>
          <w:numId w:val="47"/>
        </w:numPr>
      </w:pPr>
      <w:r w:rsidRPr="00342FBE">
        <w:t>Atidaromas MP išvados skirtukas;</w:t>
      </w:r>
    </w:p>
    <w:p w14:paraId="5C74E511" w14:textId="77777777" w:rsidR="005462D7" w:rsidRPr="00342FBE" w:rsidRDefault="005462D7" w:rsidP="00AF6174">
      <w:pPr>
        <w:pStyle w:val="Numeracija"/>
        <w:numPr>
          <w:ilvl w:val="0"/>
          <w:numId w:val="37"/>
        </w:numPr>
      </w:pPr>
      <w:r w:rsidRPr="00342FBE">
        <w:t>Atidaroma pasirinkta išvada</w:t>
      </w:r>
    </w:p>
    <w:p w14:paraId="0C72F9BA" w14:textId="1964EF71" w:rsidR="00A9587E" w:rsidRPr="00342FBE" w:rsidRDefault="00A9587E" w:rsidP="00AF6174">
      <w:pPr>
        <w:pStyle w:val="Numeracija"/>
        <w:numPr>
          <w:ilvl w:val="0"/>
          <w:numId w:val="32"/>
        </w:numPr>
      </w:pPr>
      <w:r w:rsidRPr="00342FBE">
        <w:t xml:space="preserve">Inicijuojamas atnaujintos MP </w:t>
      </w:r>
      <w:r w:rsidR="009F5346" w:rsidRPr="00342FBE">
        <w:t>išvados formos</w:t>
      </w:r>
      <w:r w:rsidR="000B4381" w:rsidRPr="00342FBE">
        <w:t xml:space="preserve"> ataskaitos generavimas</w:t>
      </w:r>
      <w:r w:rsidR="00604BDA" w:rsidRPr="00342FBE">
        <w:t xml:space="preserve"> paspaudus mygtuką</w:t>
      </w:r>
      <w:r w:rsidRPr="00342FBE">
        <w:t xml:space="preserve"> [</w:t>
      </w:r>
      <w:r w:rsidR="00487621" w:rsidRPr="00342FBE">
        <w:t>Spausdinti</w:t>
      </w:r>
      <w:r w:rsidRPr="00342FBE">
        <w:t>]</w:t>
      </w:r>
      <w:r w:rsidR="00536DE5" w:rsidRPr="00342FBE">
        <w:t>.</w:t>
      </w:r>
    </w:p>
    <w:p w14:paraId="511E1348" w14:textId="1FE4CC12" w:rsidR="00973A6F" w:rsidRPr="00342FBE" w:rsidRDefault="00973A6F" w:rsidP="00715805">
      <w:pPr>
        <w:pStyle w:val="Heading2"/>
      </w:pPr>
      <w:bookmarkStart w:id="62" w:name="_Toc172620032"/>
      <w:r w:rsidRPr="00342FBE">
        <w:t>Prisegti rankiniu būdu koreguotą išvados dokumentą ir jį pateikti pasirašyti (RF-38)</w:t>
      </w:r>
      <w:bookmarkEnd w:id="62"/>
    </w:p>
    <w:p w14:paraId="149B664D" w14:textId="77777777" w:rsidR="00973A6F" w:rsidRPr="00342FBE" w:rsidRDefault="00973A6F" w:rsidP="00AF6174">
      <w:pPr>
        <w:pStyle w:val="Numeracija"/>
        <w:numPr>
          <w:ilvl w:val="0"/>
          <w:numId w:val="50"/>
        </w:numPr>
      </w:pPr>
      <w:r w:rsidRPr="00342FBE">
        <w:t>Atidaromas MP išvados skirtukas;</w:t>
      </w:r>
    </w:p>
    <w:p w14:paraId="28B067A0" w14:textId="77777777" w:rsidR="00973A6F" w:rsidRPr="00342FBE" w:rsidRDefault="00973A6F" w:rsidP="00AF6174">
      <w:pPr>
        <w:pStyle w:val="Numeracija"/>
        <w:numPr>
          <w:ilvl w:val="0"/>
          <w:numId w:val="37"/>
        </w:numPr>
      </w:pPr>
      <w:r w:rsidRPr="00342FBE">
        <w:t>Atidaroma pasirinkta išvada</w:t>
      </w:r>
    </w:p>
    <w:p w14:paraId="63119F38" w14:textId="7B133C71" w:rsidR="003540AB" w:rsidRPr="00342FBE" w:rsidRDefault="003540AB" w:rsidP="00AF6174">
      <w:pPr>
        <w:pStyle w:val="Numeracija"/>
        <w:numPr>
          <w:ilvl w:val="0"/>
          <w:numId w:val="37"/>
        </w:numPr>
      </w:pPr>
      <w:r w:rsidRPr="00342FBE">
        <w:t>Inicijuojamas redagavimas</w:t>
      </w:r>
      <w:r w:rsidR="003E5830" w:rsidRPr="00342FBE">
        <w:t xml:space="preserve"> paspaudus mygtuką redaguoti </w:t>
      </w:r>
    </w:p>
    <w:p w14:paraId="45FD1D53" w14:textId="27E6A87C" w:rsidR="00763C75" w:rsidRPr="00342FBE" w:rsidRDefault="00763C75" w:rsidP="00AF6174">
      <w:pPr>
        <w:pStyle w:val="Numeracija"/>
        <w:numPr>
          <w:ilvl w:val="0"/>
          <w:numId w:val="37"/>
        </w:numPr>
      </w:pPr>
      <w:r w:rsidRPr="00342FBE">
        <w:t>Paspaudus prie rinkmenos dalies pasirinkti mygtuką;</w:t>
      </w:r>
    </w:p>
    <w:p w14:paraId="10732718" w14:textId="14984F7D" w:rsidR="00763C75" w:rsidRPr="00342FBE" w:rsidRDefault="00763C75" w:rsidP="00AF6174">
      <w:pPr>
        <w:pStyle w:val="Numeracija"/>
        <w:numPr>
          <w:ilvl w:val="0"/>
          <w:numId w:val="37"/>
        </w:numPr>
      </w:pPr>
      <w:r w:rsidRPr="00342FBE">
        <w:t xml:space="preserve">Užpildyti </w:t>
      </w:r>
      <w:r w:rsidR="00504CDD" w:rsidRPr="00342FBE">
        <w:t>likusius</w:t>
      </w:r>
      <w:r w:rsidRPr="00342FBE">
        <w:t xml:space="preserve"> duomenis;</w:t>
      </w:r>
    </w:p>
    <w:p w14:paraId="028707A8" w14:textId="5766C5B3" w:rsidR="00504CDD" w:rsidRPr="00342FBE" w:rsidRDefault="00504CDD" w:rsidP="00AF6174">
      <w:pPr>
        <w:pStyle w:val="Numeracija"/>
        <w:numPr>
          <w:ilvl w:val="0"/>
          <w:numId w:val="37"/>
        </w:numPr>
      </w:pPr>
      <w:r w:rsidRPr="00342FBE">
        <w:t>Išsaugoti suvestus duomenis;</w:t>
      </w:r>
    </w:p>
    <w:p w14:paraId="1F7809B4" w14:textId="045A6F59" w:rsidR="00973A6F" w:rsidRPr="00342FBE" w:rsidRDefault="00504CDD" w:rsidP="00AF6174">
      <w:pPr>
        <w:pStyle w:val="Numeracija"/>
        <w:numPr>
          <w:ilvl w:val="0"/>
          <w:numId w:val="37"/>
        </w:numPr>
      </w:pPr>
      <w:r w:rsidRPr="00342FBE">
        <w:t xml:space="preserve">Inicijuoti </w:t>
      </w:r>
      <w:r w:rsidR="008C0276" w:rsidRPr="00342FBE">
        <w:t xml:space="preserve">MP išvados </w:t>
      </w:r>
      <w:r w:rsidRPr="00342FBE">
        <w:t xml:space="preserve">pateikimą </w:t>
      </w:r>
      <w:r w:rsidR="008C0276" w:rsidRPr="00342FBE">
        <w:t>VRM paspaudus mygtuką [Pateikti VRM (pasirašyti)]</w:t>
      </w:r>
      <w:r w:rsidR="002310B8" w:rsidRPr="00342FBE">
        <w:t>.</w:t>
      </w:r>
    </w:p>
    <w:p w14:paraId="2C7E7382" w14:textId="1C2183DA" w:rsidR="00CE7D29" w:rsidRPr="00342FBE" w:rsidRDefault="00A9587E" w:rsidP="00715805">
      <w:pPr>
        <w:pStyle w:val="Heading2"/>
      </w:pPr>
      <w:r w:rsidRPr="00342FBE">
        <w:t xml:space="preserve"> </w:t>
      </w:r>
      <w:bookmarkStart w:id="63" w:name="_Toc172620033"/>
      <w:r w:rsidR="009F5346" w:rsidRPr="00342FBE">
        <w:t xml:space="preserve">Pateikit pasirašyti </w:t>
      </w:r>
      <w:r w:rsidR="00487621" w:rsidRPr="00342FBE">
        <w:t>MP</w:t>
      </w:r>
      <w:r w:rsidR="009F5346" w:rsidRPr="00342FBE">
        <w:t xml:space="preserve"> išvadą</w:t>
      </w:r>
      <w:r w:rsidR="00487621" w:rsidRPr="00342FBE">
        <w:t xml:space="preserve"> (RF-39)</w:t>
      </w:r>
      <w:bookmarkEnd w:id="63"/>
    </w:p>
    <w:p w14:paraId="1748A85A" w14:textId="77777777" w:rsidR="00487621" w:rsidRPr="00342FBE" w:rsidRDefault="00487621" w:rsidP="00AF6174">
      <w:pPr>
        <w:pStyle w:val="Numeracija"/>
        <w:numPr>
          <w:ilvl w:val="0"/>
          <w:numId w:val="48"/>
        </w:numPr>
      </w:pPr>
      <w:r w:rsidRPr="00342FBE">
        <w:t>Atidaromas MP išvados skirtukas;</w:t>
      </w:r>
    </w:p>
    <w:p w14:paraId="596F3193" w14:textId="77777777" w:rsidR="00487621" w:rsidRPr="00342FBE" w:rsidRDefault="00487621" w:rsidP="00AF6174">
      <w:pPr>
        <w:pStyle w:val="Numeracija"/>
        <w:numPr>
          <w:ilvl w:val="0"/>
          <w:numId w:val="37"/>
        </w:numPr>
      </w:pPr>
      <w:r w:rsidRPr="00342FBE">
        <w:t>Atidaroma pasirinkta išvada</w:t>
      </w:r>
    </w:p>
    <w:p w14:paraId="19CDCD0A" w14:textId="423DE86E" w:rsidR="00487621" w:rsidRPr="00342FBE" w:rsidRDefault="00487621" w:rsidP="00AF6174">
      <w:pPr>
        <w:pStyle w:val="Numeracija"/>
        <w:numPr>
          <w:ilvl w:val="0"/>
          <w:numId w:val="32"/>
        </w:numPr>
      </w:pPr>
      <w:r w:rsidRPr="00342FBE">
        <w:t xml:space="preserve">Inicijuojamas atnaujintos MP išvados formos </w:t>
      </w:r>
      <w:r w:rsidR="005A79BA" w:rsidRPr="00342FBE">
        <w:t xml:space="preserve">pasirašymas paspaudus mygtuką </w:t>
      </w:r>
      <w:r w:rsidRPr="00342FBE">
        <w:t>[</w:t>
      </w:r>
      <w:r w:rsidR="00A25C33" w:rsidRPr="00342FBE">
        <w:t>Pateikti VRM(pasirašyti)</w:t>
      </w:r>
      <w:r w:rsidRPr="00342FBE">
        <w:t>].</w:t>
      </w:r>
    </w:p>
    <w:p w14:paraId="1C690943" w14:textId="74C7092A" w:rsidR="00A25C33" w:rsidRPr="00342FBE" w:rsidRDefault="00A25C33" w:rsidP="00AF6174">
      <w:pPr>
        <w:pStyle w:val="Numeracija"/>
        <w:numPr>
          <w:ilvl w:val="0"/>
          <w:numId w:val="32"/>
        </w:numPr>
      </w:pPr>
      <w:r w:rsidRPr="00342FBE">
        <w:t>Pateikus bent vieną išvadą MP būsena pasikeičia į „</w:t>
      </w:r>
      <w:r w:rsidR="004C25CB" w:rsidRPr="00342FBE">
        <w:t>Patvirtintas</w:t>
      </w:r>
      <w:r w:rsidRPr="00342FBE">
        <w:t>“</w:t>
      </w:r>
      <w:r w:rsidR="004C25CB" w:rsidRPr="00342FBE">
        <w:t>.</w:t>
      </w:r>
    </w:p>
    <w:p w14:paraId="2853036D" w14:textId="77AAACC2" w:rsidR="004C25CB" w:rsidRPr="00342FBE" w:rsidRDefault="004C25CB" w:rsidP="00715805">
      <w:pPr>
        <w:pStyle w:val="Heading2"/>
      </w:pPr>
      <w:bookmarkStart w:id="64" w:name="_Toc172620034"/>
      <w:r w:rsidRPr="00342FBE">
        <w:t>Registruoti apmokėjimą tiekėjui</w:t>
      </w:r>
      <w:r w:rsidR="000B2AE2" w:rsidRPr="00342FBE">
        <w:t xml:space="preserve"> (RF-40)</w:t>
      </w:r>
      <w:bookmarkEnd w:id="64"/>
    </w:p>
    <w:p w14:paraId="77D93F2C" w14:textId="77777777" w:rsidR="00DE0513" w:rsidRPr="00342FBE" w:rsidRDefault="00DE0513" w:rsidP="00DE0513"/>
    <w:p w14:paraId="77E8D55C" w14:textId="5195007E" w:rsidR="000B2AE2" w:rsidRPr="00342FBE" w:rsidRDefault="000B2AE2" w:rsidP="00AF6174">
      <w:pPr>
        <w:pStyle w:val="Numeracija"/>
        <w:numPr>
          <w:ilvl w:val="0"/>
          <w:numId w:val="49"/>
        </w:numPr>
      </w:pPr>
      <w:r w:rsidRPr="00342FBE">
        <w:t>DMS naudotojas atidaro MP apmokėjimai tiekėjui skirtuką;</w:t>
      </w:r>
    </w:p>
    <w:p w14:paraId="7E1EE8BC" w14:textId="12C48DE9" w:rsidR="000B2AE2" w:rsidRPr="00342FBE" w:rsidRDefault="000B2AE2" w:rsidP="00AF6174">
      <w:pPr>
        <w:pStyle w:val="Numeracija"/>
        <w:numPr>
          <w:ilvl w:val="0"/>
          <w:numId w:val="49"/>
        </w:numPr>
      </w:pPr>
      <w:r w:rsidRPr="00342FBE">
        <w:t>Inicijuoja apmokėjimo tiekėjui įrašo registravimą paspaudus mygtuką [Registruoti naują]</w:t>
      </w:r>
      <w:r w:rsidR="00A704D4" w:rsidRPr="00342FBE">
        <w:t>.</w:t>
      </w:r>
    </w:p>
    <w:p w14:paraId="6E24D02A" w14:textId="56699086" w:rsidR="00107025" w:rsidRPr="00342FBE" w:rsidRDefault="001A6FE2" w:rsidP="00107025">
      <w:pPr>
        <w:pStyle w:val="Numeracija"/>
        <w:numPr>
          <w:ilvl w:val="0"/>
          <w:numId w:val="0"/>
        </w:numPr>
        <w:ind w:left="360"/>
      </w:pPr>
      <w:r w:rsidRPr="00342FBE">
        <w:rPr>
          <w:noProof/>
        </w:rPr>
        <w:drawing>
          <wp:inline distT="0" distB="0" distL="0" distR="0" wp14:anchorId="2ADA500E" wp14:editId="3085E11D">
            <wp:extent cx="3556813" cy="4189863"/>
            <wp:effectExtent l="0" t="0" r="5715" b="1270"/>
            <wp:docPr id="16053106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0670" name="Picture 1" descr="A screenshot of a computer&#10;&#10;Description automatically generated"/>
                    <pic:cNvPicPr/>
                  </pic:nvPicPr>
                  <pic:blipFill>
                    <a:blip r:embed="rId65"/>
                    <a:stretch>
                      <a:fillRect/>
                    </a:stretch>
                  </pic:blipFill>
                  <pic:spPr>
                    <a:xfrm>
                      <a:off x="0" y="0"/>
                      <a:ext cx="3579281" cy="4216330"/>
                    </a:xfrm>
                    <a:prstGeom prst="rect">
                      <a:avLst/>
                    </a:prstGeom>
                  </pic:spPr>
                </pic:pic>
              </a:graphicData>
            </a:graphic>
          </wp:inline>
        </w:drawing>
      </w:r>
    </w:p>
    <w:p w14:paraId="48CB180B" w14:textId="4779A9A1" w:rsidR="001A6FE2" w:rsidRPr="00342FBE" w:rsidRDefault="006F4A09" w:rsidP="00B429CE">
      <w:pPr>
        <w:pStyle w:val="Heading1"/>
      </w:pPr>
      <w:bookmarkStart w:id="65" w:name="_Toc172620035"/>
      <w:r w:rsidRPr="00342FBE">
        <w:lastRenderedPageBreak/>
        <w:t>Pažeidimai</w:t>
      </w:r>
      <w:bookmarkEnd w:id="65"/>
    </w:p>
    <w:p w14:paraId="4D3C63D8" w14:textId="629A8921" w:rsidR="00CD5CD9" w:rsidRPr="00342FBE" w:rsidRDefault="00CD5CD9" w:rsidP="00715805">
      <w:pPr>
        <w:pStyle w:val="Heading2"/>
      </w:pPr>
      <w:bookmarkStart w:id="66" w:name="_Toc172620036"/>
      <w:r w:rsidRPr="00342FBE">
        <w:t>Patikrinti sumų išskaidymą pagal finansavimo šaltinius pažeidimo tyrimo finansavime (RF-</w:t>
      </w:r>
      <w:r w:rsidR="00745A28" w:rsidRPr="00342FBE">
        <w:t>46</w:t>
      </w:r>
      <w:r w:rsidRPr="00342FBE">
        <w:t>)</w:t>
      </w:r>
      <w:bookmarkEnd w:id="66"/>
    </w:p>
    <w:p w14:paraId="7885E363" w14:textId="14A458D7" w:rsidR="007A01DD" w:rsidRPr="00342FBE" w:rsidRDefault="007A01DD" w:rsidP="00AF6174">
      <w:pPr>
        <w:pStyle w:val="Numeracija"/>
        <w:numPr>
          <w:ilvl w:val="0"/>
          <w:numId w:val="55"/>
        </w:numPr>
      </w:pPr>
      <w:r w:rsidRPr="00342FBE">
        <w:t>Pagrindiniame sistemos meniu pasirenkama „Pažeidimai“;</w:t>
      </w:r>
    </w:p>
    <w:p w14:paraId="43715123" w14:textId="7B696067" w:rsidR="007A01DD" w:rsidRPr="00342FBE" w:rsidRDefault="007A01DD" w:rsidP="007A01DD">
      <w:pPr>
        <w:pStyle w:val="Numeracija"/>
        <w:numPr>
          <w:ilvl w:val="0"/>
          <w:numId w:val="15"/>
        </w:numPr>
      </w:pPr>
      <w:r w:rsidRPr="00342FBE">
        <w:t>Atsidaromas pasirinktas pažeidimas;</w:t>
      </w:r>
    </w:p>
    <w:p w14:paraId="407255A7" w14:textId="591694CF" w:rsidR="00745A28" w:rsidRPr="00342FBE" w:rsidRDefault="00745A28" w:rsidP="007A01DD">
      <w:pPr>
        <w:pStyle w:val="Numeracija"/>
        <w:numPr>
          <w:ilvl w:val="0"/>
          <w:numId w:val="15"/>
        </w:numPr>
      </w:pPr>
      <w:r w:rsidRPr="00342FBE">
        <w:t xml:space="preserve">Atidaromas </w:t>
      </w:r>
      <w:r w:rsidR="00E2481C" w:rsidRPr="00342FBE">
        <w:t>pažeidimo pažeidimų tyrimo skirtukas</w:t>
      </w:r>
      <w:r w:rsidR="00750F9B" w:rsidRPr="00342FBE">
        <w:t>;</w:t>
      </w:r>
    </w:p>
    <w:p w14:paraId="20CF2E6A" w14:textId="6C6A076E" w:rsidR="00CD5CD9" w:rsidRPr="00342FBE" w:rsidRDefault="00750F9B" w:rsidP="007A01DD">
      <w:pPr>
        <w:pStyle w:val="Numeracija"/>
        <w:numPr>
          <w:ilvl w:val="0"/>
          <w:numId w:val="15"/>
        </w:numPr>
      </w:pPr>
      <w:r w:rsidRPr="00342FBE">
        <w:t>Atsidaromas pasirinktas pažeidimų tyrimas;</w:t>
      </w:r>
    </w:p>
    <w:p w14:paraId="717DFBDA" w14:textId="379038A1" w:rsidR="00750F9B" w:rsidRPr="00342FBE" w:rsidRDefault="00750F9B" w:rsidP="007A01DD">
      <w:pPr>
        <w:pStyle w:val="Numeracija"/>
        <w:numPr>
          <w:ilvl w:val="0"/>
          <w:numId w:val="15"/>
        </w:numPr>
      </w:pPr>
      <w:r w:rsidRPr="00342FBE">
        <w:t>Atsidaromas pažeidimų tyrimo finansavimo skirtukas;</w:t>
      </w:r>
    </w:p>
    <w:p w14:paraId="473453ED" w14:textId="737799CA" w:rsidR="00CD5CD9" w:rsidRPr="00342FBE" w:rsidRDefault="00750F9B" w:rsidP="00CD5CD9">
      <w:pPr>
        <w:pStyle w:val="Numeracija"/>
        <w:numPr>
          <w:ilvl w:val="0"/>
          <w:numId w:val="15"/>
        </w:numPr>
      </w:pPr>
      <w:r w:rsidRPr="00342FBE">
        <w:t>Patikrin</w:t>
      </w:r>
      <w:r w:rsidR="00E87F0D" w:rsidRPr="00342FBE">
        <w:t>amas išlaidų išskaidymas skirtuke pagal finansavimo šaltinius.</w:t>
      </w:r>
    </w:p>
    <w:p w14:paraId="2CD11AE6" w14:textId="38C31661" w:rsidR="00CD5CD9" w:rsidRPr="00342FBE" w:rsidRDefault="00CF4DC3" w:rsidP="00CF4DC3">
      <w:pPr>
        <w:ind w:firstLine="0"/>
      </w:pPr>
      <w:r w:rsidRPr="00342FBE">
        <w:rPr>
          <w:noProof/>
        </w:rPr>
        <w:drawing>
          <wp:inline distT="0" distB="0" distL="0" distR="0" wp14:anchorId="2F3E68CC" wp14:editId="22F67D65">
            <wp:extent cx="5966100" cy="3738283"/>
            <wp:effectExtent l="0" t="0" r="0" b="0"/>
            <wp:docPr id="12238614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61461" name="Picture 1" descr="A screenshot of a computer&#10;&#10;Description automatically generated"/>
                    <pic:cNvPicPr/>
                  </pic:nvPicPr>
                  <pic:blipFill>
                    <a:blip r:embed="rId66"/>
                    <a:stretch>
                      <a:fillRect/>
                    </a:stretch>
                  </pic:blipFill>
                  <pic:spPr>
                    <a:xfrm>
                      <a:off x="0" y="0"/>
                      <a:ext cx="5967422" cy="3739111"/>
                    </a:xfrm>
                    <a:prstGeom prst="rect">
                      <a:avLst/>
                    </a:prstGeom>
                  </pic:spPr>
                </pic:pic>
              </a:graphicData>
            </a:graphic>
          </wp:inline>
        </w:drawing>
      </w:r>
    </w:p>
    <w:p w14:paraId="69BF1C9E" w14:textId="77777777" w:rsidR="00953673" w:rsidRPr="00342FBE" w:rsidRDefault="00953673" w:rsidP="00953673"/>
    <w:p w14:paraId="66D314AF" w14:textId="33BD40B6" w:rsidR="00953673" w:rsidRPr="00342FBE" w:rsidRDefault="007B548C" w:rsidP="00B429CE">
      <w:pPr>
        <w:pStyle w:val="Heading1"/>
      </w:pPr>
      <w:bookmarkStart w:id="67" w:name="_Toc172620037"/>
      <w:r w:rsidRPr="00342FBE">
        <w:lastRenderedPageBreak/>
        <w:t>Auditas</w:t>
      </w:r>
      <w:bookmarkEnd w:id="67"/>
    </w:p>
    <w:p w14:paraId="562E3413" w14:textId="5CE4B8E9" w:rsidR="007B548C" w:rsidRPr="00342FBE" w:rsidRDefault="007B548C" w:rsidP="00715805">
      <w:pPr>
        <w:pStyle w:val="Heading2"/>
      </w:pPr>
      <w:bookmarkStart w:id="68" w:name="_Toc172620038"/>
      <w:r w:rsidRPr="00342FBE">
        <w:t xml:space="preserve">Patikrinti sumų išskaidymą pagal finansavimo šaltinius </w:t>
      </w:r>
      <w:r w:rsidR="005A550B" w:rsidRPr="00342FBE">
        <w:t>audituojamo projekto duomenyse</w:t>
      </w:r>
      <w:r w:rsidRPr="00342FBE">
        <w:t xml:space="preserve"> (RF-4</w:t>
      </w:r>
      <w:r w:rsidR="00892670" w:rsidRPr="00342FBE">
        <w:t>7</w:t>
      </w:r>
      <w:r w:rsidRPr="00342FBE">
        <w:t>)</w:t>
      </w:r>
      <w:bookmarkEnd w:id="68"/>
    </w:p>
    <w:p w14:paraId="4590A80D" w14:textId="0C90EEA0" w:rsidR="007B548C" w:rsidRPr="00342FBE" w:rsidRDefault="007B548C" w:rsidP="00AF6174">
      <w:pPr>
        <w:pStyle w:val="Numeracija"/>
        <w:numPr>
          <w:ilvl w:val="0"/>
          <w:numId w:val="56"/>
        </w:numPr>
      </w:pPr>
      <w:r w:rsidRPr="00342FBE">
        <w:t>Pagrindiniame sistemos meniu pasirenkama „</w:t>
      </w:r>
      <w:r w:rsidR="005A550B" w:rsidRPr="00342FBE">
        <w:t>Auditas</w:t>
      </w:r>
      <w:r w:rsidRPr="00342FBE">
        <w:t>“;</w:t>
      </w:r>
    </w:p>
    <w:p w14:paraId="598BCAD2" w14:textId="61B01DAA" w:rsidR="007B548C" w:rsidRPr="00342FBE" w:rsidRDefault="007B548C" w:rsidP="007B548C">
      <w:pPr>
        <w:pStyle w:val="Numeracija"/>
        <w:numPr>
          <w:ilvl w:val="0"/>
          <w:numId w:val="15"/>
        </w:numPr>
      </w:pPr>
      <w:r w:rsidRPr="00342FBE">
        <w:t xml:space="preserve">Atsidaromas pasirinktas </w:t>
      </w:r>
      <w:r w:rsidR="001A7F73" w:rsidRPr="00342FBE">
        <w:t>auditas</w:t>
      </w:r>
      <w:r w:rsidRPr="00342FBE">
        <w:t>;</w:t>
      </w:r>
    </w:p>
    <w:p w14:paraId="62F0BACB" w14:textId="2BC4B331" w:rsidR="007B548C" w:rsidRPr="00342FBE" w:rsidRDefault="007B548C" w:rsidP="007B548C">
      <w:pPr>
        <w:pStyle w:val="Numeracija"/>
        <w:numPr>
          <w:ilvl w:val="0"/>
          <w:numId w:val="15"/>
        </w:numPr>
      </w:pPr>
      <w:r w:rsidRPr="00342FBE">
        <w:t xml:space="preserve">Atidaromas </w:t>
      </w:r>
      <w:r w:rsidR="001A7F73" w:rsidRPr="00342FBE">
        <w:t>audituojamo projekto skirtukas</w:t>
      </w:r>
      <w:r w:rsidRPr="00342FBE">
        <w:t>;</w:t>
      </w:r>
    </w:p>
    <w:p w14:paraId="7A556A4A" w14:textId="77777777" w:rsidR="007B548C" w:rsidRPr="00342FBE" w:rsidRDefault="007B548C" w:rsidP="007B548C">
      <w:pPr>
        <w:pStyle w:val="Numeracija"/>
        <w:numPr>
          <w:ilvl w:val="0"/>
          <w:numId w:val="15"/>
        </w:numPr>
      </w:pPr>
      <w:r w:rsidRPr="00342FBE">
        <w:t>Patikrinamas išlaidų išskaidymas skirtuke pagal finansavimo šaltinius.</w:t>
      </w:r>
    </w:p>
    <w:p w14:paraId="39DB847B" w14:textId="4A47C22A" w:rsidR="007B548C" w:rsidRPr="00342FBE" w:rsidRDefault="00892670" w:rsidP="007B548C">
      <w:pPr>
        <w:ind w:firstLine="0"/>
      </w:pPr>
      <w:r w:rsidRPr="00342FBE">
        <w:rPr>
          <w:noProof/>
        </w:rPr>
        <w:drawing>
          <wp:inline distT="0" distB="0" distL="0" distR="0" wp14:anchorId="3DF099ED" wp14:editId="5333F518">
            <wp:extent cx="6300470" cy="5834380"/>
            <wp:effectExtent l="0" t="0" r="5080" b="0"/>
            <wp:docPr id="2860827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82747" name="Picture 1" descr="A screenshot of a computer&#10;&#10;Description automatically generated"/>
                    <pic:cNvPicPr/>
                  </pic:nvPicPr>
                  <pic:blipFill>
                    <a:blip r:embed="rId67"/>
                    <a:stretch>
                      <a:fillRect/>
                    </a:stretch>
                  </pic:blipFill>
                  <pic:spPr>
                    <a:xfrm>
                      <a:off x="0" y="0"/>
                      <a:ext cx="6300470" cy="5834380"/>
                    </a:xfrm>
                    <a:prstGeom prst="rect">
                      <a:avLst/>
                    </a:prstGeom>
                  </pic:spPr>
                </pic:pic>
              </a:graphicData>
            </a:graphic>
          </wp:inline>
        </w:drawing>
      </w:r>
    </w:p>
    <w:p w14:paraId="2D080FF4" w14:textId="77777777" w:rsidR="00AF6174" w:rsidRPr="00342FBE" w:rsidRDefault="00AF6174" w:rsidP="00715805">
      <w:pPr>
        <w:pStyle w:val="Heading2"/>
      </w:pPr>
      <w:bookmarkStart w:id="69" w:name="_Toc172620039"/>
      <w:r w:rsidRPr="00342FBE">
        <w:t>Formuoti audito ataskaitą (RF-49)</w:t>
      </w:r>
      <w:bookmarkEnd w:id="69"/>
    </w:p>
    <w:p w14:paraId="2958C3B5" w14:textId="77777777" w:rsidR="00AF6174" w:rsidRPr="00342FBE" w:rsidRDefault="00AF6174" w:rsidP="00AF6174">
      <w:pPr>
        <w:pStyle w:val="Numeracija"/>
        <w:numPr>
          <w:ilvl w:val="0"/>
          <w:numId w:val="57"/>
        </w:numPr>
      </w:pPr>
      <w:r w:rsidRPr="00342FBE">
        <w:t>Pagrindiniame sistemos meniu pasirenkama „Auditas“;</w:t>
      </w:r>
    </w:p>
    <w:p w14:paraId="4D58B5D8" w14:textId="77777777" w:rsidR="00AF6174" w:rsidRPr="00342FBE" w:rsidRDefault="00AF6174" w:rsidP="00AF6174">
      <w:pPr>
        <w:pStyle w:val="Numeracija"/>
        <w:numPr>
          <w:ilvl w:val="0"/>
          <w:numId w:val="15"/>
        </w:numPr>
      </w:pPr>
      <w:r w:rsidRPr="00342FBE">
        <w:t>Atidaromas pasirinktas audito įrašas;</w:t>
      </w:r>
    </w:p>
    <w:p w14:paraId="5F44F70F" w14:textId="77777777" w:rsidR="00AF6174" w:rsidRPr="00342FBE" w:rsidRDefault="00AF6174" w:rsidP="00AF6174">
      <w:pPr>
        <w:pStyle w:val="Numeracija"/>
        <w:numPr>
          <w:ilvl w:val="0"/>
          <w:numId w:val="15"/>
        </w:numPr>
      </w:pPr>
      <w:r w:rsidRPr="00342FBE">
        <w:t>Inicijuojama audito ataskaitos generavimas paspaudus mygtuką [Formuoti ataskaitą pagal projektą].</w:t>
      </w:r>
    </w:p>
    <w:p w14:paraId="73C6E13F" w14:textId="77777777" w:rsidR="00AF6174" w:rsidRPr="00342FBE" w:rsidRDefault="00AF6174" w:rsidP="00AF6174">
      <w:pPr>
        <w:pStyle w:val="Numeracija"/>
        <w:numPr>
          <w:ilvl w:val="0"/>
          <w:numId w:val="0"/>
        </w:numPr>
      </w:pPr>
      <w:r w:rsidRPr="00342FBE">
        <w:rPr>
          <w:noProof/>
        </w:rPr>
        <w:lastRenderedPageBreak/>
        <w:drawing>
          <wp:inline distT="0" distB="0" distL="0" distR="0" wp14:anchorId="62776C22" wp14:editId="1A7C43FF">
            <wp:extent cx="5854890" cy="4430409"/>
            <wp:effectExtent l="0" t="0" r="0" b="8255"/>
            <wp:docPr id="3233180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18001" name="Picture 1" descr="A screenshot of a computer&#10;&#10;Description automatically generated"/>
                    <pic:cNvPicPr/>
                  </pic:nvPicPr>
                  <pic:blipFill>
                    <a:blip r:embed="rId68"/>
                    <a:stretch>
                      <a:fillRect/>
                    </a:stretch>
                  </pic:blipFill>
                  <pic:spPr>
                    <a:xfrm>
                      <a:off x="0" y="0"/>
                      <a:ext cx="5857671" cy="4432513"/>
                    </a:xfrm>
                    <a:prstGeom prst="rect">
                      <a:avLst/>
                    </a:prstGeom>
                  </pic:spPr>
                </pic:pic>
              </a:graphicData>
            </a:graphic>
          </wp:inline>
        </w:drawing>
      </w:r>
    </w:p>
    <w:p w14:paraId="2FBC362F" w14:textId="77777777" w:rsidR="00AF6174" w:rsidRPr="00342FBE" w:rsidRDefault="00AF6174" w:rsidP="00AF6174">
      <w:pPr>
        <w:pStyle w:val="Numeracija"/>
        <w:numPr>
          <w:ilvl w:val="0"/>
          <w:numId w:val="0"/>
        </w:numPr>
      </w:pPr>
    </w:p>
    <w:p w14:paraId="00C97EA2" w14:textId="2DD844E2" w:rsidR="007B548C" w:rsidRPr="00342FBE" w:rsidRDefault="00B429CE" w:rsidP="00B429CE">
      <w:pPr>
        <w:pStyle w:val="Heading1"/>
      </w:pPr>
      <w:bookmarkStart w:id="70" w:name="_Toc172620040"/>
      <w:proofErr w:type="spellStart"/>
      <w:r w:rsidRPr="00342FBE">
        <w:lastRenderedPageBreak/>
        <w:t>Ex-Post</w:t>
      </w:r>
      <w:proofErr w:type="spellEnd"/>
      <w:r w:rsidRPr="00342FBE">
        <w:t xml:space="preserve"> patikros</w:t>
      </w:r>
      <w:bookmarkEnd w:id="70"/>
    </w:p>
    <w:p w14:paraId="031E20BC" w14:textId="54E62AA7" w:rsidR="00B429CE" w:rsidRPr="00342FBE" w:rsidRDefault="004924AB" w:rsidP="004924AB">
      <w:pPr>
        <w:pStyle w:val="Heading2"/>
      </w:pPr>
      <w:bookmarkStart w:id="71" w:name="_Toc172620041"/>
      <w:r w:rsidRPr="00342FBE">
        <w:t xml:space="preserve">Patikrinti </w:t>
      </w:r>
      <w:proofErr w:type="spellStart"/>
      <w:r w:rsidRPr="00342FBE">
        <w:t>Ex-Post</w:t>
      </w:r>
      <w:proofErr w:type="spellEnd"/>
      <w:r w:rsidRPr="00342FBE">
        <w:t xml:space="preserve"> ataskaitų automatinį generavimą (RF-</w:t>
      </w:r>
      <w:r w:rsidR="00E732D5" w:rsidRPr="00342FBE">
        <w:t>54)</w:t>
      </w:r>
      <w:bookmarkEnd w:id="71"/>
    </w:p>
    <w:p w14:paraId="48390549" w14:textId="77777777" w:rsidR="00342FBE" w:rsidRPr="00342FBE" w:rsidRDefault="00342FBE" w:rsidP="0033350A">
      <w:pPr>
        <w:pStyle w:val="Numeracija"/>
        <w:numPr>
          <w:ilvl w:val="0"/>
          <w:numId w:val="73"/>
        </w:numPr>
      </w:pPr>
      <w:r w:rsidRPr="00342FBE">
        <w:t>Pagrindiniame sistemos meniu pasirenkama „Projektai“ ir atsidaromas „Projektai“ meniu punktas;</w:t>
      </w:r>
    </w:p>
    <w:p w14:paraId="4E8CA1A7" w14:textId="6845D1DB" w:rsidR="00342FBE" w:rsidRPr="00342FBE" w:rsidRDefault="00342FBE" w:rsidP="00342FBE">
      <w:pPr>
        <w:pStyle w:val="Numeracija"/>
        <w:numPr>
          <w:ilvl w:val="0"/>
          <w:numId w:val="15"/>
        </w:numPr>
      </w:pPr>
      <w:r w:rsidRPr="00342FBE">
        <w:t xml:space="preserve">Atidarytame projekto sąraše </w:t>
      </w:r>
      <w:r>
        <w:t>atsidaromas</w:t>
      </w:r>
      <w:r w:rsidRPr="00342FBE">
        <w:t xml:space="preserve"> projektas</w:t>
      </w:r>
      <w:r>
        <w:t>, kurio būsena yra „Baigtas“ ir įvesta data lauke „</w:t>
      </w:r>
      <w:r w:rsidR="005E0134">
        <w:t>Baigtas įgyvendinti projektas</w:t>
      </w:r>
      <w:r>
        <w:t>“</w:t>
      </w:r>
      <w:r w:rsidRPr="00342FBE">
        <w:t>;</w:t>
      </w:r>
    </w:p>
    <w:p w14:paraId="1119DF05" w14:textId="319E4062" w:rsidR="00342FBE" w:rsidRDefault="00342FBE" w:rsidP="00342FBE">
      <w:pPr>
        <w:pStyle w:val="Numeracija"/>
        <w:numPr>
          <w:ilvl w:val="0"/>
          <w:numId w:val="15"/>
        </w:numPr>
      </w:pPr>
      <w:r w:rsidRPr="00342FBE">
        <w:t xml:space="preserve">Atidaromas projekto </w:t>
      </w:r>
      <w:proofErr w:type="spellStart"/>
      <w:r>
        <w:t>Ex-Post</w:t>
      </w:r>
      <w:proofErr w:type="spellEnd"/>
      <w:r>
        <w:t xml:space="preserve"> ataskaitos skirtukas;</w:t>
      </w:r>
    </w:p>
    <w:p w14:paraId="58AF5EAC" w14:textId="77777777" w:rsidR="001B3808" w:rsidRDefault="00342FBE" w:rsidP="001B3808">
      <w:pPr>
        <w:pStyle w:val="Numeracija"/>
        <w:numPr>
          <w:ilvl w:val="0"/>
          <w:numId w:val="15"/>
        </w:numPr>
      </w:pPr>
      <w:r>
        <w:t xml:space="preserve">Patikrinama ar yra sugeneruotos </w:t>
      </w:r>
      <w:proofErr w:type="spellStart"/>
      <w:r>
        <w:t>Ex-Post</w:t>
      </w:r>
      <w:proofErr w:type="spellEnd"/>
      <w:r>
        <w:t xml:space="preserve"> ataskaitos pagal „</w:t>
      </w:r>
      <w:r w:rsidR="005E0134">
        <w:t>Baigtas įgyvendinti projektas</w:t>
      </w:r>
      <w:r>
        <w:t>“</w:t>
      </w:r>
      <w:r w:rsidR="005E0134">
        <w:t xml:space="preserve"> datą.</w:t>
      </w:r>
    </w:p>
    <w:p w14:paraId="2CDAE7F0" w14:textId="57255C09" w:rsidR="005E0134" w:rsidRDefault="003A29AC" w:rsidP="001B3808">
      <w:pPr>
        <w:pStyle w:val="Numeracija"/>
        <w:numPr>
          <w:ilvl w:val="0"/>
          <w:numId w:val="0"/>
        </w:numPr>
      </w:pPr>
      <w:r>
        <w:rPr>
          <w:noProof/>
        </w:rPr>
        <w:drawing>
          <wp:inline distT="0" distB="0" distL="0" distR="0" wp14:anchorId="4F48B284" wp14:editId="7F6D4975">
            <wp:extent cx="6300470" cy="3324225"/>
            <wp:effectExtent l="0" t="0" r="5080" b="9525"/>
            <wp:docPr id="13318452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845215" name="Picture 1" descr="A screenshot of a computer&#10;&#10;Description automatically generated"/>
                    <pic:cNvPicPr/>
                  </pic:nvPicPr>
                  <pic:blipFill>
                    <a:blip r:embed="rId69"/>
                    <a:stretch>
                      <a:fillRect/>
                    </a:stretch>
                  </pic:blipFill>
                  <pic:spPr>
                    <a:xfrm>
                      <a:off x="0" y="0"/>
                      <a:ext cx="6300470" cy="3324225"/>
                    </a:xfrm>
                    <a:prstGeom prst="rect">
                      <a:avLst/>
                    </a:prstGeom>
                  </pic:spPr>
                </pic:pic>
              </a:graphicData>
            </a:graphic>
          </wp:inline>
        </w:drawing>
      </w:r>
    </w:p>
    <w:p w14:paraId="06A17B73" w14:textId="4EE087D7" w:rsidR="00E732D5" w:rsidRDefault="003A29AC" w:rsidP="003A29AC">
      <w:pPr>
        <w:pStyle w:val="Heading2"/>
      </w:pPr>
      <w:bookmarkStart w:id="72" w:name="_Toc172620042"/>
      <w:r>
        <w:t xml:space="preserve">Suvesti </w:t>
      </w:r>
      <w:proofErr w:type="spellStart"/>
      <w:r>
        <w:t>Ex-Post</w:t>
      </w:r>
      <w:proofErr w:type="spellEnd"/>
      <w:r>
        <w:t xml:space="preserve"> ataskaitos duomenis (RF-53)</w:t>
      </w:r>
      <w:bookmarkEnd w:id="72"/>
    </w:p>
    <w:p w14:paraId="6D6086D7" w14:textId="77777777" w:rsidR="003A29AC" w:rsidRDefault="003A29AC" w:rsidP="0033350A">
      <w:pPr>
        <w:pStyle w:val="Numeracija"/>
        <w:numPr>
          <w:ilvl w:val="0"/>
          <w:numId w:val="74"/>
        </w:numPr>
      </w:pPr>
      <w:r w:rsidRPr="00342FBE">
        <w:t xml:space="preserve">Atidaromas projekto </w:t>
      </w:r>
      <w:proofErr w:type="spellStart"/>
      <w:r>
        <w:t>Ex-Post</w:t>
      </w:r>
      <w:proofErr w:type="spellEnd"/>
      <w:r>
        <w:t xml:space="preserve"> ataskaitos skirtukas;</w:t>
      </w:r>
    </w:p>
    <w:p w14:paraId="2B21D72D" w14:textId="1056DF77" w:rsidR="003A29AC" w:rsidRDefault="00FF1CE6" w:rsidP="003A29AC">
      <w:pPr>
        <w:pStyle w:val="Numeracija"/>
        <w:numPr>
          <w:ilvl w:val="0"/>
          <w:numId w:val="15"/>
        </w:numPr>
      </w:pPr>
      <w:r>
        <w:t xml:space="preserve">Atsidaroma pasirinkta </w:t>
      </w:r>
      <w:proofErr w:type="spellStart"/>
      <w:r>
        <w:t>Ex-Post</w:t>
      </w:r>
      <w:proofErr w:type="spellEnd"/>
      <w:r>
        <w:t xml:space="preserve"> ataskaita;</w:t>
      </w:r>
    </w:p>
    <w:p w14:paraId="5230E6E3" w14:textId="58D18C26" w:rsidR="00A83497" w:rsidRDefault="00FF1CE6" w:rsidP="00A83497">
      <w:pPr>
        <w:pStyle w:val="Numeracija"/>
        <w:numPr>
          <w:ilvl w:val="0"/>
          <w:numId w:val="15"/>
        </w:numPr>
      </w:pPr>
      <w:r>
        <w:t xml:space="preserve">Užpildomi </w:t>
      </w:r>
      <w:proofErr w:type="spellStart"/>
      <w:r w:rsidR="00A83497">
        <w:t>Ex-Post</w:t>
      </w:r>
      <w:proofErr w:type="spellEnd"/>
      <w:r w:rsidR="00A83497">
        <w:t xml:space="preserve"> ataskaitos</w:t>
      </w:r>
      <w:r w:rsidR="0033350A">
        <w:t xml:space="preserve"> skirtukų</w:t>
      </w:r>
      <w:r w:rsidR="00A83497">
        <w:t xml:space="preserve"> duomenys</w:t>
      </w:r>
      <w:r w:rsidR="0033350A">
        <w:t>;</w:t>
      </w:r>
    </w:p>
    <w:p w14:paraId="1ABF6491" w14:textId="79256D31" w:rsidR="0033350A" w:rsidRDefault="0033350A" w:rsidP="00A83497">
      <w:pPr>
        <w:pStyle w:val="Numeracija"/>
        <w:numPr>
          <w:ilvl w:val="0"/>
          <w:numId w:val="15"/>
        </w:numPr>
      </w:pPr>
      <w:r>
        <w:t>Išsaugomi suvesti duomenys.</w:t>
      </w:r>
    </w:p>
    <w:p w14:paraId="07799AD7" w14:textId="7C085017" w:rsidR="0033350A" w:rsidRDefault="0033350A" w:rsidP="0033350A">
      <w:pPr>
        <w:pStyle w:val="Numeracija"/>
        <w:numPr>
          <w:ilvl w:val="0"/>
          <w:numId w:val="0"/>
        </w:numPr>
      </w:pPr>
      <w:r>
        <w:rPr>
          <w:noProof/>
        </w:rPr>
        <w:lastRenderedPageBreak/>
        <w:drawing>
          <wp:inline distT="0" distB="0" distL="0" distR="0" wp14:anchorId="65F57AC3" wp14:editId="28883F42">
            <wp:extent cx="4898444" cy="3521034"/>
            <wp:effectExtent l="0" t="0" r="0" b="3810"/>
            <wp:docPr id="21217797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79787" name="Picture 1" descr="A screenshot of a computer&#10;&#10;Description automatically generated"/>
                    <pic:cNvPicPr/>
                  </pic:nvPicPr>
                  <pic:blipFill>
                    <a:blip r:embed="rId70"/>
                    <a:stretch>
                      <a:fillRect/>
                    </a:stretch>
                  </pic:blipFill>
                  <pic:spPr>
                    <a:xfrm>
                      <a:off x="0" y="0"/>
                      <a:ext cx="4900190" cy="3522289"/>
                    </a:xfrm>
                    <a:prstGeom prst="rect">
                      <a:avLst/>
                    </a:prstGeom>
                  </pic:spPr>
                </pic:pic>
              </a:graphicData>
            </a:graphic>
          </wp:inline>
        </w:drawing>
      </w:r>
    </w:p>
    <w:p w14:paraId="6A43AC3E" w14:textId="77777777" w:rsidR="00A83497" w:rsidRDefault="00A83497" w:rsidP="00A83497">
      <w:pPr>
        <w:pStyle w:val="Numeracija"/>
        <w:numPr>
          <w:ilvl w:val="0"/>
          <w:numId w:val="0"/>
        </w:numPr>
      </w:pPr>
    </w:p>
    <w:p w14:paraId="0FDB9D2F" w14:textId="77777777" w:rsidR="003A29AC" w:rsidRPr="003A29AC" w:rsidRDefault="003A29AC" w:rsidP="003A29AC"/>
    <w:p w14:paraId="3AAE82B2" w14:textId="2D3C3BBE" w:rsidR="003A29AC" w:rsidRDefault="003A29AC" w:rsidP="003A29AC">
      <w:pPr>
        <w:pStyle w:val="Heading2"/>
      </w:pPr>
      <w:bookmarkStart w:id="73" w:name="_Toc172620043"/>
      <w:r>
        <w:t xml:space="preserve">Pateikti </w:t>
      </w:r>
      <w:proofErr w:type="spellStart"/>
      <w:r>
        <w:t>Ex-Post</w:t>
      </w:r>
      <w:proofErr w:type="spellEnd"/>
      <w:r>
        <w:t xml:space="preserve"> ataskaitą (RF-53)</w:t>
      </w:r>
      <w:bookmarkEnd w:id="73"/>
    </w:p>
    <w:p w14:paraId="643DB3C0" w14:textId="0AC9CF49" w:rsidR="00EE0839" w:rsidRDefault="00EE0839" w:rsidP="00EE0839">
      <w:r>
        <w:t xml:space="preserve">Pateikti </w:t>
      </w:r>
      <w:proofErr w:type="spellStart"/>
      <w:r>
        <w:t>Ex-Post</w:t>
      </w:r>
      <w:proofErr w:type="spellEnd"/>
      <w:r>
        <w:t xml:space="preserve"> gali tik DMS naudotojas.</w:t>
      </w:r>
    </w:p>
    <w:p w14:paraId="2F28E2B5" w14:textId="77777777" w:rsidR="00EE0839" w:rsidRDefault="00EE0839" w:rsidP="00EE0839">
      <w:pPr>
        <w:pStyle w:val="Numeracija"/>
        <w:numPr>
          <w:ilvl w:val="0"/>
          <w:numId w:val="75"/>
        </w:numPr>
      </w:pPr>
      <w:r w:rsidRPr="00342FBE">
        <w:t xml:space="preserve">Atidaromas projekto </w:t>
      </w:r>
      <w:proofErr w:type="spellStart"/>
      <w:r>
        <w:t>Ex-Post</w:t>
      </w:r>
      <w:proofErr w:type="spellEnd"/>
      <w:r>
        <w:t xml:space="preserve"> ataskaitos skirtukas;</w:t>
      </w:r>
    </w:p>
    <w:p w14:paraId="4E8DFA44" w14:textId="77777777" w:rsidR="00EE0839" w:rsidRDefault="00EE0839" w:rsidP="00EE0839">
      <w:pPr>
        <w:pStyle w:val="Numeracija"/>
        <w:numPr>
          <w:ilvl w:val="0"/>
          <w:numId w:val="15"/>
        </w:numPr>
      </w:pPr>
      <w:r>
        <w:t xml:space="preserve">Atsidaroma pasirinkta </w:t>
      </w:r>
      <w:proofErr w:type="spellStart"/>
      <w:r>
        <w:t>Ex-Post</w:t>
      </w:r>
      <w:proofErr w:type="spellEnd"/>
      <w:r>
        <w:t xml:space="preserve"> ataskaita;</w:t>
      </w:r>
    </w:p>
    <w:p w14:paraId="6549582C" w14:textId="747E0808" w:rsidR="00EE0839" w:rsidRDefault="003F438F" w:rsidP="00EE0839">
      <w:pPr>
        <w:pStyle w:val="Numeracija"/>
        <w:numPr>
          <w:ilvl w:val="0"/>
          <w:numId w:val="15"/>
        </w:numPr>
      </w:pPr>
      <w:r>
        <w:t xml:space="preserve">Inicijuojamas </w:t>
      </w:r>
      <w:proofErr w:type="spellStart"/>
      <w:r>
        <w:t>Ex-Post</w:t>
      </w:r>
      <w:proofErr w:type="spellEnd"/>
      <w:r>
        <w:t xml:space="preserve"> ataskaitos pateikimas paspaudus mygtuką [</w:t>
      </w:r>
      <w:r w:rsidR="00742C37">
        <w:t>Pateikti(pasirašyti)</w:t>
      </w:r>
      <w:r>
        <w:t>]</w:t>
      </w:r>
    </w:p>
    <w:p w14:paraId="5D897790" w14:textId="324AE09A" w:rsidR="00EE0839" w:rsidRPr="00EE0839" w:rsidRDefault="00742C37" w:rsidP="00CE3411">
      <w:pPr>
        <w:pStyle w:val="Numeracija"/>
        <w:numPr>
          <w:ilvl w:val="0"/>
          <w:numId w:val="0"/>
        </w:numPr>
      </w:pPr>
      <w:r>
        <w:rPr>
          <w:noProof/>
        </w:rPr>
        <w:drawing>
          <wp:inline distT="0" distB="0" distL="0" distR="0" wp14:anchorId="22EAE510" wp14:editId="1A2269AC">
            <wp:extent cx="4038221" cy="3072825"/>
            <wp:effectExtent l="0" t="0" r="635" b="0"/>
            <wp:docPr id="8512215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221584" name="Picture 1" descr="A screenshot of a computer&#10;&#10;Description automatically generated"/>
                    <pic:cNvPicPr/>
                  </pic:nvPicPr>
                  <pic:blipFill>
                    <a:blip r:embed="rId71"/>
                    <a:stretch>
                      <a:fillRect/>
                    </a:stretch>
                  </pic:blipFill>
                  <pic:spPr>
                    <a:xfrm>
                      <a:off x="0" y="0"/>
                      <a:ext cx="4039687" cy="3073941"/>
                    </a:xfrm>
                    <a:prstGeom prst="rect">
                      <a:avLst/>
                    </a:prstGeom>
                  </pic:spPr>
                </pic:pic>
              </a:graphicData>
            </a:graphic>
          </wp:inline>
        </w:drawing>
      </w:r>
    </w:p>
    <w:p w14:paraId="1A3663FB" w14:textId="7FE7595C" w:rsidR="003A29AC" w:rsidRDefault="003A29AC" w:rsidP="003A29AC">
      <w:pPr>
        <w:pStyle w:val="Heading2"/>
      </w:pPr>
      <w:bookmarkStart w:id="74" w:name="_Toc172620044"/>
      <w:r>
        <w:t xml:space="preserve">Suformuoti </w:t>
      </w:r>
      <w:proofErr w:type="spellStart"/>
      <w:r>
        <w:t>Ex-Post</w:t>
      </w:r>
      <w:proofErr w:type="spellEnd"/>
      <w:r>
        <w:t xml:space="preserve"> ataskaitos formą (RF-53)</w:t>
      </w:r>
      <w:bookmarkEnd w:id="74"/>
    </w:p>
    <w:p w14:paraId="6B216490" w14:textId="77777777" w:rsidR="00CE3411" w:rsidRDefault="00CE3411" w:rsidP="00CE3411">
      <w:pPr>
        <w:pStyle w:val="Numeracija"/>
        <w:numPr>
          <w:ilvl w:val="0"/>
          <w:numId w:val="76"/>
        </w:numPr>
      </w:pPr>
      <w:r w:rsidRPr="00342FBE">
        <w:t xml:space="preserve">Atidaromas projekto </w:t>
      </w:r>
      <w:proofErr w:type="spellStart"/>
      <w:r>
        <w:t>Ex-Post</w:t>
      </w:r>
      <w:proofErr w:type="spellEnd"/>
      <w:r>
        <w:t xml:space="preserve"> ataskaitos skirtukas;</w:t>
      </w:r>
    </w:p>
    <w:p w14:paraId="7B1BCF8F" w14:textId="77777777" w:rsidR="00CE3411" w:rsidRDefault="00CE3411" w:rsidP="00CE3411">
      <w:pPr>
        <w:pStyle w:val="Numeracija"/>
        <w:numPr>
          <w:ilvl w:val="0"/>
          <w:numId w:val="15"/>
        </w:numPr>
      </w:pPr>
      <w:r>
        <w:t xml:space="preserve">Atsidaroma pasirinkta </w:t>
      </w:r>
      <w:proofErr w:type="spellStart"/>
      <w:r>
        <w:t>Ex-Post</w:t>
      </w:r>
      <w:proofErr w:type="spellEnd"/>
      <w:r>
        <w:t xml:space="preserve"> ataskaita;</w:t>
      </w:r>
    </w:p>
    <w:p w14:paraId="563284E7" w14:textId="4E98D3B1" w:rsidR="00CE3411" w:rsidRPr="00CE3411" w:rsidRDefault="00CE3411" w:rsidP="00EE1229">
      <w:pPr>
        <w:pStyle w:val="Numeracija"/>
        <w:numPr>
          <w:ilvl w:val="0"/>
          <w:numId w:val="15"/>
        </w:numPr>
      </w:pPr>
      <w:r>
        <w:t xml:space="preserve">Inicijuojamas </w:t>
      </w:r>
      <w:proofErr w:type="spellStart"/>
      <w:r>
        <w:t>Ex-Post</w:t>
      </w:r>
      <w:proofErr w:type="spellEnd"/>
      <w:r>
        <w:t xml:space="preserve"> ataskaitos formos suformavimas paspaudus mygtuką [Formuoti </w:t>
      </w:r>
      <w:proofErr w:type="spellStart"/>
      <w:r>
        <w:t>Ex-Post</w:t>
      </w:r>
      <w:proofErr w:type="spellEnd"/>
      <w:r>
        <w:t xml:space="preserve"> ataskaitą].</w:t>
      </w:r>
    </w:p>
    <w:p w14:paraId="35B9B8DE" w14:textId="2714CDBB" w:rsidR="003F3E74" w:rsidRPr="00342FBE" w:rsidRDefault="00D6383D" w:rsidP="00B429CE">
      <w:pPr>
        <w:pStyle w:val="Heading1"/>
      </w:pPr>
      <w:bookmarkStart w:id="75" w:name="_Toc172620045"/>
      <w:r w:rsidRPr="00342FBE">
        <w:lastRenderedPageBreak/>
        <w:t>Ataskaitos</w:t>
      </w:r>
      <w:bookmarkEnd w:id="75"/>
    </w:p>
    <w:p w14:paraId="328CAD29" w14:textId="1120B156" w:rsidR="005460EA" w:rsidRPr="00342FBE" w:rsidRDefault="005460EA" w:rsidP="00715805">
      <w:pPr>
        <w:pStyle w:val="Heading2"/>
      </w:pPr>
      <w:bookmarkStart w:id="76" w:name="_Toc172620046"/>
      <w:r w:rsidRPr="00342FBE">
        <w:t xml:space="preserve">Formuoti </w:t>
      </w:r>
      <w:r w:rsidR="003766CE" w:rsidRPr="00342FBE">
        <w:t>projektų išlaidų supaprastinimų ataskaitą (RF-48</w:t>
      </w:r>
      <w:r w:rsidR="00761B2C" w:rsidRPr="00342FBE">
        <w:t>, RF-49</w:t>
      </w:r>
      <w:r w:rsidR="003766CE" w:rsidRPr="00342FBE">
        <w:t>)</w:t>
      </w:r>
      <w:bookmarkEnd w:id="76"/>
    </w:p>
    <w:p w14:paraId="59DBD915" w14:textId="77777777" w:rsidR="005460EA" w:rsidRPr="00342FBE" w:rsidRDefault="005460EA" w:rsidP="005460EA">
      <w:pPr>
        <w:pStyle w:val="Numeracija"/>
        <w:numPr>
          <w:ilvl w:val="0"/>
          <w:numId w:val="16"/>
        </w:numPr>
      </w:pPr>
      <w:r w:rsidRPr="00342FBE">
        <w:t>Pagrindiniame sistemos meniu pasirenkama „Ataskaitos“;</w:t>
      </w:r>
    </w:p>
    <w:p w14:paraId="6223D6A4" w14:textId="66232DF5" w:rsidR="005460EA" w:rsidRPr="00342FBE" w:rsidRDefault="005460EA" w:rsidP="005460EA">
      <w:pPr>
        <w:pStyle w:val="Numeracija"/>
        <w:numPr>
          <w:ilvl w:val="0"/>
          <w:numId w:val="15"/>
        </w:numPr>
      </w:pPr>
      <w:r w:rsidRPr="00342FBE">
        <w:t>Atidaroma ataskaita „</w:t>
      </w:r>
      <w:r w:rsidR="00C52EDC" w:rsidRPr="00342FBE">
        <w:t>Projektų išlaidų supaprastinimų ataskaita</w:t>
      </w:r>
      <w:r w:rsidRPr="00342FBE">
        <w:t>“</w:t>
      </w:r>
    </w:p>
    <w:p w14:paraId="28C3E7E5" w14:textId="77777777" w:rsidR="003A4876" w:rsidRPr="00342FBE" w:rsidRDefault="005460EA" w:rsidP="005460EA">
      <w:pPr>
        <w:pStyle w:val="Numeracija"/>
        <w:numPr>
          <w:ilvl w:val="0"/>
          <w:numId w:val="15"/>
        </w:numPr>
      </w:pPr>
      <w:r w:rsidRPr="00342FBE">
        <w:t>Koreguojami ataskaitos filtro parametrai ir performuojama ataskaita;</w:t>
      </w:r>
    </w:p>
    <w:p w14:paraId="13EE2D85" w14:textId="7EA3F61C" w:rsidR="005460EA" w:rsidRPr="00342FBE" w:rsidRDefault="003A4876" w:rsidP="003A4876">
      <w:pPr>
        <w:pStyle w:val="Numeracija"/>
        <w:numPr>
          <w:ilvl w:val="0"/>
          <w:numId w:val="0"/>
        </w:numPr>
      </w:pPr>
      <w:r w:rsidRPr="00342FBE">
        <w:rPr>
          <w:noProof/>
        </w:rPr>
        <w:drawing>
          <wp:inline distT="0" distB="0" distL="0" distR="0" wp14:anchorId="1DC3952B" wp14:editId="2B29E133">
            <wp:extent cx="6300470" cy="4698365"/>
            <wp:effectExtent l="0" t="0" r="5080" b="6985"/>
            <wp:docPr id="8560750"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750" name="Picture 1" descr="A screenshot of a computer screen&#10;&#10;Description automatically generated"/>
                    <pic:cNvPicPr/>
                  </pic:nvPicPr>
                  <pic:blipFill>
                    <a:blip r:embed="rId72"/>
                    <a:stretch>
                      <a:fillRect/>
                    </a:stretch>
                  </pic:blipFill>
                  <pic:spPr>
                    <a:xfrm>
                      <a:off x="0" y="0"/>
                      <a:ext cx="6300470" cy="4698365"/>
                    </a:xfrm>
                    <a:prstGeom prst="rect">
                      <a:avLst/>
                    </a:prstGeom>
                  </pic:spPr>
                </pic:pic>
              </a:graphicData>
            </a:graphic>
          </wp:inline>
        </w:drawing>
      </w:r>
    </w:p>
    <w:p w14:paraId="2B27DA2F" w14:textId="77777777" w:rsidR="005460EA" w:rsidRPr="00342FBE" w:rsidRDefault="005460EA" w:rsidP="005460EA"/>
    <w:p w14:paraId="73E58102" w14:textId="08BB0F83" w:rsidR="00914303" w:rsidRPr="00342FBE" w:rsidRDefault="00914303" w:rsidP="00715805">
      <w:pPr>
        <w:pStyle w:val="Heading2"/>
      </w:pPr>
      <w:bookmarkStart w:id="77" w:name="_Toc172620047"/>
      <w:r w:rsidRPr="00342FBE">
        <w:t xml:space="preserve">Formuoti </w:t>
      </w:r>
      <w:r w:rsidR="00916A1F" w:rsidRPr="00342FBE">
        <w:t>MP išvadų</w:t>
      </w:r>
      <w:r w:rsidRPr="00342FBE">
        <w:t xml:space="preserve"> ataskaitą (RF-49)</w:t>
      </w:r>
      <w:bookmarkEnd w:id="77"/>
    </w:p>
    <w:p w14:paraId="3440682E" w14:textId="77777777" w:rsidR="00832D61" w:rsidRPr="00342FBE" w:rsidRDefault="00832D61" w:rsidP="0033350A">
      <w:pPr>
        <w:pStyle w:val="Numeracija"/>
        <w:numPr>
          <w:ilvl w:val="0"/>
          <w:numId w:val="58"/>
        </w:numPr>
      </w:pPr>
      <w:r w:rsidRPr="00342FBE">
        <w:t>Pagrindiniame sistemos meniu pasirenkama „Ataskaitos“;</w:t>
      </w:r>
    </w:p>
    <w:p w14:paraId="25E98222" w14:textId="587A039F" w:rsidR="00832D61" w:rsidRPr="00342FBE" w:rsidRDefault="00832D61" w:rsidP="00832D61">
      <w:pPr>
        <w:pStyle w:val="Numeracija"/>
        <w:numPr>
          <w:ilvl w:val="0"/>
          <w:numId w:val="15"/>
        </w:numPr>
      </w:pPr>
      <w:r w:rsidRPr="00342FBE">
        <w:t>Atidaroma ataskaita „</w:t>
      </w:r>
      <w:r w:rsidR="000D7B43" w:rsidRPr="00342FBE">
        <w:t>Mokėjimo prašymų išvadų ataskaita</w:t>
      </w:r>
      <w:r w:rsidRPr="00342FBE">
        <w:t>“</w:t>
      </w:r>
      <w:r w:rsidR="000D7B43" w:rsidRPr="00342FBE">
        <w:t>;</w:t>
      </w:r>
    </w:p>
    <w:p w14:paraId="0A320887" w14:textId="77777777" w:rsidR="00832D61" w:rsidRPr="00342FBE" w:rsidRDefault="00832D61" w:rsidP="00832D61">
      <w:pPr>
        <w:pStyle w:val="Numeracija"/>
        <w:numPr>
          <w:ilvl w:val="0"/>
          <w:numId w:val="15"/>
        </w:numPr>
      </w:pPr>
      <w:r w:rsidRPr="00342FBE">
        <w:t>Koreguojami ataskaitos filtro parametrai ir performuojama ataskaita;</w:t>
      </w:r>
    </w:p>
    <w:p w14:paraId="20C73B44" w14:textId="036287D3" w:rsidR="00914303" w:rsidRPr="00342FBE" w:rsidRDefault="00A13647" w:rsidP="00A23BE1">
      <w:pPr>
        <w:ind w:firstLine="0"/>
      </w:pPr>
      <w:r w:rsidRPr="00342FBE">
        <w:rPr>
          <w:noProof/>
        </w:rPr>
        <w:lastRenderedPageBreak/>
        <w:drawing>
          <wp:inline distT="0" distB="0" distL="0" distR="0" wp14:anchorId="76016704" wp14:editId="275AA17B">
            <wp:extent cx="6452394" cy="3029803"/>
            <wp:effectExtent l="0" t="0" r="5715" b="0"/>
            <wp:docPr id="7472165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16542" name="Picture 1" descr="A screenshot of a computer&#10;&#10;Description automatically generated"/>
                    <pic:cNvPicPr/>
                  </pic:nvPicPr>
                  <pic:blipFill>
                    <a:blip r:embed="rId73"/>
                    <a:stretch>
                      <a:fillRect/>
                    </a:stretch>
                  </pic:blipFill>
                  <pic:spPr>
                    <a:xfrm>
                      <a:off x="0" y="0"/>
                      <a:ext cx="6457203" cy="3032061"/>
                    </a:xfrm>
                    <a:prstGeom prst="rect">
                      <a:avLst/>
                    </a:prstGeom>
                  </pic:spPr>
                </pic:pic>
              </a:graphicData>
            </a:graphic>
          </wp:inline>
        </w:drawing>
      </w:r>
    </w:p>
    <w:p w14:paraId="672F1BAD" w14:textId="77777777" w:rsidR="008E660C" w:rsidRPr="00342FBE" w:rsidRDefault="008E660C" w:rsidP="008E660C">
      <w:pPr>
        <w:pStyle w:val="Numeracija"/>
        <w:numPr>
          <w:ilvl w:val="0"/>
          <w:numId w:val="0"/>
        </w:numPr>
        <w:ind w:left="360" w:hanging="360"/>
      </w:pPr>
    </w:p>
    <w:p w14:paraId="2B3E5F15" w14:textId="77777777" w:rsidR="008E660C" w:rsidRPr="00342FBE" w:rsidRDefault="008E660C" w:rsidP="008E660C">
      <w:pPr>
        <w:pStyle w:val="Numeracija"/>
        <w:numPr>
          <w:ilvl w:val="0"/>
          <w:numId w:val="0"/>
        </w:numPr>
        <w:ind w:left="360" w:hanging="360"/>
      </w:pPr>
    </w:p>
    <w:p w14:paraId="5C3228F8" w14:textId="5B83BDE2" w:rsidR="00A13647" w:rsidRPr="00342FBE" w:rsidRDefault="00A13647" w:rsidP="00715805">
      <w:pPr>
        <w:pStyle w:val="Heading2"/>
      </w:pPr>
      <w:bookmarkStart w:id="78" w:name="_Toc172620048"/>
      <w:r w:rsidRPr="00342FBE">
        <w:t>Formuoti MP išvadų detalią ataskaitą (RF-49)</w:t>
      </w:r>
      <w:bookmarkEnd w:id="78"/>
    </w:p>
    <w:p w14:paraId="0B5A9D05" w14:textId="77777777" w:rsidR="00A13647" w:rsidRPr="00342FBE" w:rsidRDefault="00A13647" w:rsidP="0033350A">
      <w:pPr>
        <w:pStyle w:val="Numeracija"/>
        <w:numPr>
          <w:ilvl w:val="0"/>
          <w:numId w:val="59"/>
        </w:numPr>
      </w:pPr>
      <w:r w:rsidRPr="00342FBE">
        <w:t>Pagrindiniame sistemos meniu pasirenkama „Ataskaitos“;</w:t>
      </w:r>
    </w:p>
    <w:p w14:paraId="2E468403" w14:textId="28D279EF" w:rsidR="00A13647" w:rsidRPr="00342FBE" w:rsidRDefault="00A13647" w:rsidP="00A13647">
      <w:pPr>
        <w:pStyle w:val="Numeracija"/>
        <w:numPr>
          <w:ilvl w:val="0"/>
          <w:numId w:val="15"/>
        </w:numPr>
      </w:pPr>
      <w:r w:rsidRPr="00342FBE">
        <w:t>Atidaroma ataskaita „</w:t>
      </w:r>
      <w:r w:rsidR="00F31B4B" w:rsidRPr="00342FBE">
        <w:t>Mokėjimo prašymų išvadų detali ataskaita</w:t>
      </w:r>
      <w:r w:rsidRPr="00342FBE">
        <w:t>“;</w:t>
      </w:r>
    </w:p>
    <w:p w14:paraId="62432D98" w14:textId="77777777" w:rsidR="00A13647" w:rsidRPr="00342FBE" w:rsidRDefault="00A13647" w:rsidP="00A13647">
      <w:pPr>
        <w:pStyle w:val="Numeracija"/>
        <w:numPr>
          <w:ilvl w:val="0"/>
          <w:numId w:val="15"/>
        </w:numPr>
      </w:pPr>
      <w:r w:rsidRPr="00342FBE">
        <w:t>Koreguojami ataskaitos filtro parametrai ir performuojama ataskaita;</w:t>
      </w:r>
    </w:p>
    <w:p w14:paraId="0DDCBD51" w14:textId="77777777" w:rsidR="008E660C" w:rsidRPr="00342FBE" w:rsidRDefault="008E660C" w:rsidP="008E660C">
      <w:pPr>
        <w:pStyle w:val="Numeracija"/>
        <w:numPr>
          <w:ilvl w:val="0"/>
          <w:numId w:val="0"/>
        </w:numPr>
        <w:ind w:left="360" w:hanging="360"/>
      </w:pPr>
    </w:p>
    <w:p w14:paraId="4F6200BF" w14:textId="77777777" w:rsidR="00A0372B" w:rsidRPr="00342FBE" w:rsidRDefault="00A0372B" w:rsidP="00A0372B">
      <w:pPr>
        <w:pStyle w:val="Numeracija"/>
        <w:numPr>
          <w:ilvl w:val="0"/>
          <w:numId w:val="0"/>
        </w:numPr>
      </w:pPr>
      <w:r w:rsidRPr="00342FBE">
        <w:rPr>
          <w:noProof/>
        </w:rPr>
        <w:drawing>
          <wp:inline distT="0" distB="0" distL="0" distR="0" wp14:anchorId="48BB2B65" wp14:editId="0E7C8F41">
            <wp:extent cx="6402510" cy="2456597"/>
            <wp:effectExtent l="0" t="0" r="0" b="1270"/>
            <wp:docPr id="18952034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203445" name="Picture 1" descr="A screenshot of a computer&#10;&#10;Description automatically generated"/>
                    <pic:cNvPicPr/>
                  </pic:nvPicPr>
                  <pic:blipFill>
                    <a:blip r:embed="rId74"/>
                    <a:stretch>
                      <a:fillRect/>
                    </a:stretch>
                  </pic:blipFill>
                  <pic:spPr>
                    <a:xfrm>
                      <a:off x="0" y="0"/>
                      <a:ext cx="6405555" cy="2457765"/>
                    </a:xfrm>
                    <a:prstGeom prst="rect">
                      <a:avLst/>
                    </a:prstGeom>
                  </pic:spPr>
                </pic:pic>
              </a:graphicData>
            </a:graphic>
          </wp:inline>
        </w:drawing>
      </w:r>
    </w:p>
    <w:p w14:paraId="52CE8C8C" w14:textId="77777777" w:rsidR="00A0372B" w:rsidRPr="00342FBE" w:rsidRDefault="00A0372B" w:rsidP="00A0372B">
      <w:pPr>
        <w:pStyle w:val="Numeracija"/>
        <w:numPr>
          <w:ilvl w:val="0"/>
          <w:numId w:val="0"/>
        </w:numPr>
      </w:pPr>
    </w:p>
    <w:p w14:paraId="39DD2581" w14:textId="604F9A9D" w:rsidR="00DD2E23" w:rsidRPr="00342FBE" w:rsidRDefault="00DD2E23" w:rsidP="00715805">
      <w:pPr>
        <w:pStyle w:val="Heading2"/>
      </w:pPr>
      <w:bookmarkStart w:id="79" w:name="_Toc172620049"/>
      <w:r w:rsidRPr="00342FBE">
        <w:t xml:space="preserve">Formuoti MP </w:t>
      </w:r>
      <w:r w:rsidR="00AB4C17" w:rsidRPr="00342FBE">
        <w:t>planuotų ir deklaruotų sumų</w:t>
      </w:r>
      <w:r w:rsidRPr="00342FBE">
        <w:t xml:space="preserve"> ataskaitą (RF-49)</w:t>
      </w:r>
      <w:bookmarkEnd w:id="79"/>
    </w:p>
    <w:p w14:paraId="73F49BBA" w14:textId="77777777" w:rsidR="00DD2E23" w:rsidRPr="00342FBE" w:rsidRDefault="00DD2E23" w:rsidP="0033350A">
      <w:pPr>
        <w:pStyle w:val="Numeracija"/>
        <w:numPr>
          <w:ilvl w:val="0"/>
          <w:numId w:val="60"/>
        </w:numPr>
      </w:pPr>
      <w:r w:rsidRPr="00342FBE">
        <w:t>Pagrindiniame sistemos meniu pasirenkama „Ataskaitos“;</w:t>
      </w:r>
    </w:p>
    <w:p w14:paraId="0A0734EC" w14:textId="732F0DCC" w:rsidR="00DD2E23" w:rsidRPr="00342FBE" w:rsidRDefault="00DD2E23" w:rsidP="00DD2E23">
      <w:pPr>
        <w:pStyle w:val="Numeracija"/>
        <w:numPr>
          <w:ilvl w:val="0"/>
          <w:numId w:val="15"/>
        </w:numPr>
      </w:pPr>
      <w:r w:rsidRPr="00342FBE">
        <w:t>Atidaroma ataskaita „</w:t>
      </w:r>
      <w:r w:rsidR="00DE6029" w:rsidRPr="00342FBE">
        <w:t>Mokėjimo prašymų planuotų ir deklaruotų sumų ataskaita</w:t>
      </w:r>
      <w:r w:rsidRPr="00342FBE">
        <w:t>“;</w:t>
      </w:r>
    </w:p>
    <w:p w14:paraId="7C280924" w14:textId="77777777" w:rsidR="00AB4C17" w:rsidRPr="00342FBE" w:rsidRDefault="00DD2E23" w:rsidP="00AB4C17">
      <w:pPr>
        <w:pStyle w:val="Numeracija"/>
        <w:numPr>
          <w:ilvl w:val="0"/>
          <w:numId w:val="15"/>
        </w:numPr>
      </w:pPr>
      <w:r w:rsidRPr="00342FBE">
        <w:t>Koreguojami ataskaitos filtro parametrai ir performuojama ataskaita;</w:t>
      </w:r>
    </w:p>
    <w:p w14:paraId="4EB06A00" w14:textId="77777777" w:rsidR="00A0372B" w:rsidRPr="00342FBE" w:rsidRDefault="00AB4C17" w:rsidP="00AB4C17">
      <w:pPr>
        <w:pStyle w:val="Numeracija"/>
        <w:numPr>
          <w:ilvl w:val="0"/>
          <w:numId w:val="0"/>
        </w:numPr>
      </w:pPr>
      <w:r w:rsidRPr="00342FBE">
        <w:rPr>
          <w:noProof/>
        </w:rPr>
        <w:lastRenderedPageBreak/>
        <w:drawing>
          <wp:inline distT="0" distB="0" distL="0" distR="0" wp14:anchorId="3D5EBCB6" wp14:editId="030AEE2B">
            <wp:extent cx="6421272" cy="3176983"/>
            <wp:effectExtent l="0" t="0" r="0" b="4445"/>
            <wp:docPr id="10109332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33224" name="Picture 1" descr="A screenshot of a computer&#10;&#10;Description automatically generated"/>
                    <pic:cNvPicPr/>
                  </pic:nvPicPr>
                  <pic:blipFill>
                    <a:blip r:embed="rId75"/>
                    <a:stretch>
                      <a:fillRect/>
                    </a:stretch>
                  </pic:blipFill>
                  <pic:spPr>
                    <a:xfrm>
                      <a:off x="0" y="0"/>
                      <a:ext cx="6423784" cy="3178226"/>
                    </a:xfrm>
                    <a:prstGeom prst="rect">
                      <a:avLst/>
                    </a:prstGeom>
                  </pic:spPr>
                </pic:pic>
              </a:graphicData>
            </a:graphic>
          </wp:inline>
        </w:drawing>
      </w:r>
    </w:p>
    <w:p w14:paraId="773731B8" w14:textId="77777777" w:rsidR="00DE6029" w:rsidRPr="00342FBE" w:rsidRDefault="00DE6029" w:rsidP="00AB4C17">
      <w:pPr>
        <w:pStyle w:val="Numeracija"/>
        <w:numPr>
          <w:ilvl w:val="0"/>
          <w:numId w:val="0"/>
        </w:numPr>
      </w:pPr>
    </w:p>
    <w:p w14:paraId="11014CF4" w14:textId="1A185BC3" w:rsidR="00273157" w:rsidRPr="00342FBE" w:rsidRDefault="00273157" w:rsidP="00715805">
      <w:pPr>
        <w:pStyle w:val="Heading2"/>
      </w:pPr>
      <w:bookmarkStart w:id="80" w:name="_Toc172620050"/>
      <w:r w:rsidRPr="00342FBE">
        <w:t>Formuoti MP status</w:t>
      </w:r>
      <w:r w:rsidR="00996E45" w:rsidRPr="00342FBE">
        <w:t>o</w:t>
      </w:r>
      <w:r w:rsidRPr="00342FBE">
        <w:t xml:space="preserve"> ataskaitą (RF-49)</w:t>
      </w:r>
      <w:bookmarkEnd w:id="80"/>
    </w:p>
    <w:p w14:paraId="79F1F372" w14:textId="77777777" w:rsidR="00273157" w:rsidRPr="00342FBE" w:rsidRDefault="00273157" w:rsidP="0033350A">
      <w:pPr>
        <w:pStyle w:val="Numeracija"/>
        <w:numPr>
          <w:ilvl w:val="0"/>
          <w:numId w:val="61"/>
        </w:numPr>
      </w:pPr>
      <w:r w:rsidRPr="00342FBE">
        <w:t>Pagrindiniame sistemos meniu pasirenkama „Ataskaitos“;</w:t>
      </w:r>
    </w:p>
    <w:p w14:paraId="52154F34" w14:textId="3F8A3C6C" w:rsidR="00273157" w:rsidRPr="00342FBE" w:rsidRDefault="00273157" w:rsidP="00273157">
      <w:pPr>
        <w:pStyle w:val="Numeracija"/>
        <w:numPr>
          <w:ilvl w:val="0"/>
          <w:numId w:val="15"/>
        </w:numPr>
      </w:pPr>
      <w:r w:rsidRPr="00342FBE">
        <w:t>Atidaroma ataskaita „</w:t>
      </w:r>
      <w:r w:rsidR="00996E45" w:rsidRPr="00342FBE">
        <w:t>Mokėjimo prašymų statuso ataskaita</w:t>
      </w:r>
      <w:r w:rsidRPr="00342FBE">
        <w:t>“;</w:t>
      </w:r>
    </w:p>
    <w:p w14:paraId="7BFB2DA4" w14:textId="77777777" w:rsidR="00DE6029" w:rsidRPr="00342FBE" w:rsidRDefault="00273157" w:rsidP="00472589">
      <w:pPr>
        <w:pStyle w:val="Numeracija"/>
        <w:numPr>
          <w:ilvl w:val="0"/>
          <w:numId w:val="15"/>
        </w:numPr>
      </w:pPr>
      <w:r w:rsidRPr="00342FBE">
        <w:t>Koreguojami ataskaitos filtro parametrai ir performuojama ataskaita</w:t>
      </w:r>
      <w:r w:rsidR="00472589" w:rsidRPr="00342FBE">
        <w:t>.</w:t>
      </w:r>
    </w:p>
    <w:p w14:paraId="2D2A9556" w14:textId="77777777" w:rsidR="00472589" w:rsidRPr="00342FBE" w:rsidRDefault="00472589" w:rsidP="00472589">
      <w:pPr>
        <w:pStyle w:val="Numeracija"/>
        <w:numPr>
          <w:ilvl w:val="0"/>
          <w:numId w:val="0"/>
        </w:numPr>
      </w:pPr>
    </w:p>
    <w:p w14:paraId="6BF31974" w14:textId="77777777" w:rsidR="00472589" w:rsidRPr="00342FBE" w:rsidRDefault="00A84579" w:rsidP="00472589">
      <w:pPr>
        <w:pStyle w:val="Numeracija"/>
        <w:numPr>
          <w:ilvl w:val="0"/>
          <w:numId w:val="0"/>
        </w:numPr>
      </w:pPr>
      <w:r w:rsidRPr="00342FBE">
        <w:rPr>
          <w:noProof/>
        </w:rPr>
        <w:lastRenderedPageBreak/>
        <w:drawing>
          <wp:inline distT="0" distB="0" distL="0" distR="0" wp14:anchorId="4001D0CC" wp14:editId="2942624F">
            <wp:extent cx="5943600" cy="4637709"/>
            <wp:effectExtent l="0" t="0" r="0" b="0"/>
            <wp:docPr id="20982790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79004" name="Picture 1" descr="A screenshot of a computer&#10;&#10;Description automatically generated"/>
                    <pic:cNvPicPr/>
                  </pic:nvPicPr>
                  <pic:blipFill>
                    <a:blip r:embed="rId76"/>
                    <a:stretch>
                      <a:fillRect/>
                    </a:stretch>
                  </pic:blipFill>
                  <pic:spPr>
                    <a:xfrm>
                      <a:off x="0" y="0"/>
                      <a:ext cx="5949326" cy="4642177"/>
                    </a:xfrm>
                    <a:prstGeom prst="rect">
                      <a:avLst/>
                    </a:prstGeom>
                  </pic:spPr>
                </pic:pic>
              </a:graphicData>
            </a:graphic>
          </wp:inline>
        </w:drawing>
      </w:r>
    </w:p>
    <w:p w14:paraId="250EF9D3" w14:textId="77777777" w:rsidR="00836BC7" w:rsidRPr="00342FBE" w:rsidRDefault="00836BC7" w:rsidP="00472589">
      <w:pPr>
        <w:pStyle w:val="Numeracija"/>
        <w:numPr>
          <w:ilvl w:val="0"/>
          <w:numId w:val="0"/>
        </w:numPr>
      </w:pPr>
    </w:p>
    <w:p w14:paraId="4A92DCDB" w14:textId="3D93E12E" w:rsidR="00836BC7" w:rsidRPr="00342FBE" w:rsidRDefault="00836BC7" w:rsidP="00715805">
      <w:pPr>
        <w:pStyle w:val="Heading2"/>
      </w:pPr>
      <w:bookmarkStart w:id="81" w:name="_Toc172620051"/>
      <w:r w:rsidRPr="00342FBE">
        <w:t>Formuoti periodo ataskaitą (RF-49</w:t>
      </w:r>
      <w:r w:rsidR="00CD613F" w:rsidRPr="00342FBE">
        <w:t>, RF-52</w:t>
      </w:r>
      <w:r w:rsidRPr="00342FBE">
        <w:t>)</w:t>
      </w:r>
      <w:bookmarkEnd w:id="81"/>
    </w:p>
    <w:p w14:paraId="7F2FA927" w14:textId="77777777" w:rsidR="00836BC7" w:rsidRPr="00342FBE" w:rsidRDefault="00836BC7" w:rsidP="0033350A">
      <w:pPr>
        <w:pStyle w:val="Numeracija"/>
        <w:numPr>
          <w:ilvl w:val="0"/>
          <w:numId w:val="62"/>
        </w:numPr>
      </w:pPr>
      <w:r w:rsidRPr="00342FBE">
        <w:t>Pagrindiniame sistemos meniu pasirenkama „Ataskaitos“;</w:t>
      </w:r>
    </w:p>
    <w:p w14:paraId="62793713" w14:textId="7A19E565" w:rsidR="00836BC7" w:rsidRPr="00342FBE" w:rsidRDefault="00836BC7" w:rsidP="00836BC7">
      <w:pPr>
        <w:pStyle w:val="Numeracija"/>
        <w:numPr>
          <w:ilvl w:val="0"/>
          <w:numId w:val="15"/>
        </w:numPr>
      </w:pPr>
      <w:r w:rsidRPr="00342FBE">
        <w:t>Atidaroma ataskaita „Periodo ataskaita“;</w:t>
      </w:r>
    </w:p>
    <w:p w14:paraId="5F42C21F" w14:textId="77777777" w:rsidR="00836BC7" w:rsidRPr="00342FBE" w:rsidRDefault="00836BC7" w:rsidP="00836BC7">
      <w:pPr>
        <w:pStyle w:val="Numeracija"/>
        <w:numPr>
          <w:ilvl w:val="0"/>
          <w:numId w:val="15"/>
        </w:numPr>
      </w:pPr>
      <w:r w:rsidRPr="00342FBE">
        <w:t>Koreguojami ataskaitos filtro parametrai ir performuojama ataskaita.</w:t>
      </w:r>
    </w:p>
    <w:p w14:paraId="29E10557" w14:textId="77777777" w:rsidR="00836BC7" w:rsidRPr="00342FBE" w:rsidRDefault="00836BC7" w:rsidP="00472589">
      <w:pPr>
        <w:pStyle w:val="Numeracija"/>
        <w:numPr>
          <w:ilvl w:val="0"/>
          <w:numId w:val="0"/>
        </w:numPr>
      </w:pPr>
    </w:p>
    <w:p w14:paraId="6C9AD366" w14:textId="77777777" w:rsidR="008479EC" w:rsidRPr="00342FBE" w:rsidRDefault="008479EC" w:rsidP="00472589">
      <w:pPr>
        <w:pStyle w:val="Numeracija"/>
        <w:numPr>
          <w:ilvl w:val="0"/>
          <w:numId w:val="0"/>
        </w:numPr>
      </w:pPr>
      <w:r w:rsidRPr="00342FBE">
        <w:rPr>
          <w:noProof/>
        </w:rPr>
        <w:lastRenderedPageBreak/>
        <w:drawing>
          <wp:inline distT="0" distB="0" distL="0" distR="0" wp14:anchorId="0193C1AA" wp14:editId="1BD52087">
            <wp:extent cx="6300470" cy="5470525"/>
            <wp:effectExtent l="0" t="0" r="5080" b="0"/>
            <wp:docPr id="13816832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83245" name="Picture 1" descr="A screenshot of a computer&#10;&#10;Description automatically generated"/>
                    <pic:cNvPicPr/>
                  </pic:nvPicPr>
                  <pic:blipFill>
                    <a:blip r:embed="rId77"/>
                    <a:stretch>
                      <a:fillRect/>
                    </a:stretch>
                  </pic:blipFill>
                  <pic:spPr>
                    <a:xfrm>
                      <a:off x="0" y="0"/>
                      <a:ext cx="6300470" cy="5470525"/>
                    </a:xfrm>
                    <a:prstGeom prst="rect">
                      <a:avLst/>
                    </a:prstGeom>
                  </pic:spPr>
                </pic:pic>
              </a:graphicData>
            </a:graphic>
          </wp:inline>
        </w:drawing>
      </w:r>
    </w:p>
    <w:p w14:paraId="130822AB" w14:textId="77777777" w:rsidR="008479EC" w:rsidRPr="00342FBE" w:rsidRDefault="008479EC" w:rsidP="00472589">
      <w:pPr>
        <w:pStyle w:val="Numeracija"/>
        <w:numPr>
          <w:ilvl w:val="0"/>
          <w:numId w:val="0"/>
        </w:numPr>
      </w:pPr>
    </w:p>
    <w:p w14:paraId="57273D57" w14:textId="78288C5A" w:rsidR="00E000D9" w:rsidRPr="00342FBE" w:rsidRDefault="00E000D9" w:rsidP="00715805">
      <w:pPr>
        <w:pStyle w:val="Heading2"/>
      </w:pPr>
      <w:bookmarkStart w:id="82" w:name="_Toc172620052"/>
      <w:r w:rsidRPr="00342FBE">
        <w:t>Formuoti programos biudžeto vykdymo ataskaitą (RF-49</w:t>
      </w:r>
      <w:r w:rsidR="00C6163B" w:rsidRPr="00342FBE">
        <w:t>, RF-52</w:t>
      </w:r>
      <w:r w:rsidRPr="00342FBE">
        <w:t>)</w:t>
      </w:r>
      <w:bookmarkEnd w:id="82"/>
    </w:p>
    <w:p w14:paraId="176912D1" w14:textId="77777777" w:rsidR="00E000D9" w:rsidRPr="00342FBE" w:rsidRDefault="00E000D9" w:rsidP="0033350A">
      <w:pPr>
        <w:pStyle w:val="Numeracija"/>
        <w:numPr>
          <w:ilvl w:val="0"/>
          <w:numId w:val="63"/>
        </w:numPr>
      </w:pPr>
      <w:r w:rsidRPr="00342FBE">
        <w:t>Pagrindiniame sistemos meniu pasirenkama „Ataskaitos“;</w:t>
      </w:r>
    </w:p>
    <w:p w14:paraId="35039818" w14:textId="503478C4" w:rsidR="00E000D9" w:rsidRPr="00342FBE" w:rsidRDefault="00E000D9" w:rsidP="00E000D9">
      <w:pPr>
        <w:pStyle w:val="Numeracija"/>
        <w:numPr>
          <w:ilvl w:val="0"/>
          <w:numId w:val="15"/>
        </w:numPr>
      </w:pPr>
      <w:r w:rsidRPr="00342FBE">
        <w:t>Atidaroma ataskaita „</w:t>
      </w:r>
      <w:r w:rsidR="00FB79BB" w:rsidRPr="00342FBE">
        <w:t>Programos biudžeto vykdymo ataskaita</w:t>
      </w:r>
      <w:r w:rsidRPr="00342FBE">
        <w:t>“;</w:t>
      </w:r>
    </w:p>
    <w:p w14:paraId="65EEA516" w14:textId="77777777" w:rsidR="00E000D9" w:rsidRPr="00342FBE" w:rsidRDefault="00E000D9" w:rsidP="00E000D9">
      <w:pPr>
        <w:pStyle w:val="Numeracija"/>
        <w:numPr>
          <w:ilvl w:val="0"/>
          <w:numId w:val="15"/>
        </w:numPr>
      </w:pPr>
      <w:r w:rsidRPr="00342FBE">
        <w:t>Koreguojami ataskaitos filtro parametrai ir performuojama ataskaita.</w:t>
      </w:r>
    </w:p>
    <w:p w14:paraId="4FE6C377" w14:textId="77777777" w:rsidR="00C17B23" w:rsidRPr="00342FBE" w:rsidRDefault="00C17B23" w:rsidP="00472589">
      <w:pPr>
        <w:pStyle w:val="Numeracija"/>
        <w:numPr>
          <w:ilvl w:val="0"/>
          <w:numId w:val="0"/>
        </w:numPr>
      </w:pPr>
      <w:r w:rsidRPr="00342FBE">
        <w:rPr>
          <w:noProof/>
        </w:rPr>
        <w:drawing>
          <wp:inline distT="0" distB="0" distL="0" distR="0" wp14:anchorId="653DF710" wp14:editId="65B5D52A">
            <wp:extent cx="6141493" cy="2042006"/>
            <wp:effectExtent l="0" t="0" r="0" b="0"/>
            <wp:docPr id="10464107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410743" name="Picture 1" descr="A screenshot of a computer&#10;&#10;Description automatically generated"/>
                    <pic:cNvPicPr/>
                  </pic:nvPicPr>
                  <pic:blipFill>
                    <a:blip r:embed="rId78"/>
                    <a:stretch>
                      <a:fillRect/>
                    </a:stretch>
                  </pic:blipFill>
                  <pic:spPr>
                    <a:xfrm>
                      <a:off x="0" y="0"/>
                      <a:ext cx="6147874" cy="2044127"/>
                    </a:xfrm>
                    <a:prstGeom prst="rect">
                      <a:avLst/>
                    </a:prstGeom>
                  </pic:spPr>
                </pic:pic>
              </a:graphicData>
            </a:graphic>
          </wp:inline>
        </w:drawing>
      </w:r>
    </w:p>
    <w:p w14:paraId="1C2F7CE0" w14:textId="77777777" w:rsidR="00AA0F7B" w:rsidRPr="00342FBE" w:rsidRDefault="00AA0F7B" w:rsidP="00472589">
      <w:pPr>
        <w:pStyle w:val="Numeracija"/>
        <w:numPr>
          <w:ilvl w:val="0"/>
          <w:numId w:val="0"/>
        </w:numPr>
      </w:pPr>
    </w:p>
    <w:p w14:paraId="17410F11" w14:textId="3AC8A36D" w:rsidR="00AA0F7B" w:rsidRPr="00342FBE" w:rsidRDefault="00AA0F7B" w:rsidP="00715805">
      <w:pPr>
        <w:pStyle w:val="Heading2"/>
      </w:pPr>
      <w:bookmarkStart w:id="83" w:name="_Toc172620053"/>
      <w:r w:rsidRPr="00342FBE">
        <w:lastRenderedPageBreak/>
        <w:t>Formuoti programos rodiklių vykdymo ataskaitą (RF-49</w:t>
      </w:r>
      <w:r w:rsidR="00535C83" w:rsidRPr="00342FBE">
        <w:t>, RF-51</w:t>
      </w:r>
      <w:r w:rsidRPr="00342FBE">
        <w:t>)</w:t>
      </w:r>
      <w:bookmarkEnd w:id="83"/>
    </w:p>
    <w:p w14:paraId="35EBCC47" w14:textId="77777777" w:rsidR="00AA0F7B" w:rsidRPr="00342FBE" w:rsidRDefault="00AA0F7B" w:rsidP="0033350A">
      <w:pPr>
        <w:pStyle w:val="Numeracija"/>
        <w:numPr>
          <w:ilvl w:val="0"/>
          <w:numId w:val="64"/>
        </w:numPr>
      </w:pPr>
      <w:r w:rsidRPr="00342FBE">
        <w:t>Pagrindiniame sistemos meniu pasirenkama „Ataskaitos“;</w:t>
      </w:r>
    </w:p>
    <w:p w14:paraId="3208961D" w14:textId="3D312B00" w:rsidR="00AA0F7B" w:rsidRPr="00342FBE" w:rsidRDefault="00AA0F7B" w:rsidP="00AA0F7B">
      <w:pPr>
        <w:pStyle w:val="Numeracija"/>
        <w:numPr>
          <w:ilvl w:val="0"/>
          <w:numId w:val="15"/>
        </w:numPr>
      </w:pPr>
      <w:r w:rsidRPr="00342FBE">
        <w:t>Atidaroma ataskaita „Programos rodiklių vykdymo ataskaita“;</w:t>
      </w:r>
    </w:p>
    <w:p w14:paraId="0E73939B" w14:textId="77777777" w:rsidR="00AA0F7B" w:rsidRPr="00342FBE" w:rsidRDefault="00AA0F7B" w:rsidP="00AA0F7B">
      <w:pPr>
        <w:pStyle w:val="Numeracija"/>
        <w:numPr>
          <w:ilvl w:val="0"/>
          <w:numId w:val="15"/>
        </w:numPr>
      </w:pPr>
      <w:r w:rsidRPr="00342FBE">
        <w:t>Koreguojami ataskaitos filtro parametrai ir performuojama ataskaita.</w:t>
      </w:r>
    </w:p>
    <w:p w14:paraId="246C5504" w14:textId="77777777" w:rsidR="000E23F0" w:rsidRPr="00342FBE" w:rsidRDefault="000E23F0" w:rsidP="00472589">
      <w:pPr>
        <w:pStyle w:val="Numeracija"/>
        <w:numPr>
          <w:ilvl w:val="0"/>
          <w:numId w:val="0"/>
        </w:numPr>
      </w:pPr>
      <w:r w:rsidRPr="00342FBE">
        <w:rPr>
          <w:noProof/>
        </w:rPr>
        <w:drawing>
          <wp:inline distT="0" distB="0" distL="0" distR="0" wp14:anchorId="6F0A7FA8" wp14:editId="73A79C7F">
            <wp:extent cx="6448567" cy="4119882"/>
            <wp:effectExtent l="0" t="0" r="9525" b="0"/>
            <wp:docPr id="18987817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781755" name="Picture 1" descr="A screenshot of a computer&#10;&#10;Description automatically generated"/>
                    <pic:cNvPicPr/>
                  </pic:nvPicPr>
                  <pic:blipFill>
                    <a:blip r:embed="rId79"/>
                    <a:stretch>
                      <a:fillRect/>
                    </a:stretch>
                  </pic:blipFill>
                  <pic:spPr>
                    <a:xfrm>
                      <a:off x="0" y="0"/>
                      <a:ext cx="6452994" cy="4122710"/>
                    </a:xfrm>
                    <a:prstGeom prst="rect">
                      <a:avLst/>
                    </a:prstGeom>
                  </pic:spPr>
                </pic:pic>
              </a:graphicData>
            </a:graphic>
          </wp:inline>
        </w:drawing>
      </w:r>
    </w:p>
    <w:p w14:paraId="695EA986" w14:textId="77777777" w:rsidR="000E23F0" w:rsidRPr="00342FBE" w:rsidRDefault="000E23F0" w:rsidP="00472589">
      <w:pPr>
        <w:pStyle w:val="Numeracija"/>
        <w:numPr>
          <w:ilvl w:val="0"/>
          <w:numId w:val="0"/>
        </w:numPr>
      </w:pPr>
    </w:p>
    <w:p w14:paraId="15A742AB" w14:textId="1774BE1B" w:rsidR="003C4D67" w:rsidRPr="00342FBE" w:rsidRDefault="003C4D67" w:rsidP="00715805">
      <w:pPr>
        <w:pStyle w:val="Heading2"/>
      </w:pPr>
      <w:bookmarkStart w:id="84" w:name="_Toc172620054"/>
      <w:r w:rsidRPr="00342FBE">
        <w:t xml:space="preserve">Formuoti </w:t>
      </w:r>
      <w:proofErr w:type="spellStart"/>
      <w:r w:rsidR="00510C6D" w:rsidRPr="00342FBE">
        <w:t>Ex-Post</w:t>
      </w:r>
      <w:proofErr w:type="spellEnd"/>
      <w:r w:rsidR="00510C6D" w:rsidRPr="00342FBE">
        <w:t xml:space="preserve"> patikrų sąrašo </w:t>
      </w:r>
      <w:r w:rsidRPr="00342FBE">
        <w:t>ataskaitą (RF-49)</w:t>
      </w:r>
      <w:bookmarkEnd w:id="84"/>
    </w:p>
    <w:p w14:paraId="4CB564E6" w14:textId="77777777" w:rsidR="003C4D67" w:rsidRPr="00342FBE" w:rsidRDefault="003C4D67" w:rsidP="0033350A">
      <w:pPr>
        <w:pStyle w:val="Numeracija"/>
        <w:numPr>
          <w:ilvl w:val="0"/>
          <w:numId w:val="65"/>
        </w:numPr>
      </w:pPr>
      <w:r w:rsidRPr="00342FBE">
        <w:t>Pagrindiniame sistemos meniu pasirenkama „Ataskaitos“;</w:t>
      </w:r>
    </w:p>
    <w:p w14:paraId="65ECB008" w14:textId="5F3528EF" w:rsidR="003C4D67" w:rsidRPr="00342FBE" w:rsidRDefault="003C4D67" w:rsidP="003C4D67">
      <w:pPr>
        <w:pStyle w:val="Numeracija"/>
        <w:numPr>
          <w:ilvl w:val="0"/>
          <w:numId w:val="15"/>
        </w:numPr>
      </w:pPr>
      <w:r w:rsidRPr="00342FBE">
        <w:t>Atidaroma ataskaita „</w:t>
      </w:r>
      <w:proofErr w:type="spellStart"/>
      <w:r w:rsidR="00510C6D" w:rsidRPr="00342FBE">
        <w:t>Ex_Post_patikru_saraso_ataskaita</w:t>
      </w:r>
      <w:proofErr w:type="spellEnd"/>
      <w:r w:rsidRPr="00342FBE">
        <w:t>“;</w:t>
      </w:r>
    </w:p>
    <w:p w14:paraId="442A1300" w14:textId="77777777" w:rsidR="003C4D67" w:rsidRPr="00342FBE" w:rsidRDefault="003C4D67" w:rsidP="003C4D67">
      <w:pPr>
        <w:pStyle w:val="Numeracija"/>
        <w:numPr>
          <w:ilvl w:val="0"/>
          <w:numId w:val="15"/>
        </w:numPr>
      </w:pPr>
      <w:r w:rsidRPr="00342FBE">
        <w:t>Koreguojami ataskaitos filtro parametrai ir performuojama ataskaita.</w:t>
      </w:r>
    </w:p>
    <w:p w14:paraId="5620A5DF" w14:textId="77777777" w:rsidR="000E23F0" w:rsidRPr="00342FBE" w:rsidRDefault="000E23F0" w:rsidP="00472589">
      <w:pPr>
        <w:pStyle w:val="Numeracija"/>
        <w:numPr>
          <w:ilvl w:val="0"/>
          <w:numId w:val="0"/>
        </w:numPr>
      </w:pPr>
    </w:p>
    <w:p w14:paraId="4C47D2BB" w14:textId="77777777" w:rsidR="00B7473C" w:rsidRPr="00342FBE" w:rsidRDefault="00B7473C" w:rsidP="00472589">
      <w:pPr>
        <w:pStyle w:val="Numeracija"/>
        <w:numPr>
          <w:ilvl w:val="0"/>
          <w:numId w:val="0"/>
        </w:numPr>
      </w:pPr>
      <w:r w:rsidRPr="00342FBE">
        <w:rPr>
          <w:noProof/>
        </w:rPr>
        <w:drawing>
          <wp:inline distT="0" distB="0" distL="0" distR="0" wp14:anchorId="1DE780CA" wp14:editId="236081DC">
            <wp:extent cx="6300470" cy="1325245"/>
            <wp:effectExtent l="0" t="0" r="5080" b="8255"/>
            <wp:docPr id="890270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27026" name="Picture 1" descr="A screenshot of a computer&#10;&#10;Description automatically generated"/>
                    <pic:cNvPicPr/>
                  </pic:nvPicPr>
                  <pic:blipFill>
                    <a:blip r:embed="rId80"/>
                    <a:stretch>
                      <a:fillRect/>
                    </a:stretch>
                  </pic:blipFill>
                  <pic:spPr>
                    <a:xfrm>
                      <a:off x="0" y="0"/>
                      <a:ext cx="6300470" cy="1325245"/>
                    </a:xfrm>
                    <a:prstGeom prst="rect">
                      <a:avLst/>
                    </a:prstGeom>
                  </pic:spPr>
                </pic:pic>
              </a:graphicData>
            </a:graphic>
          </wp:inline>
        </w:drawing>
      </w:r>
    </w:p>
    <w:p w14:paraId="22B3A0CB" w14:textId="77777777" w:rsidR="00510C6D" w:rsidRPr="00342FBE" w:rsidRDefault="00510C6D" w:rsidP="00472589">
      <w:pPr>
        <w:pStyle w:val="Numeracija"/>
        <w:numPr>
          <w:ilvl w:val="0"/>
          <w:numId w:val="0"/>
        </w:numPr>
      </w:pPr>
    </w:p>
    <w:p w14:paraId="2D6E0026" w14:textId="6D8511A8" w:rsidR="008F6DA4" w:rsidRPr="00342FBE" w:rsidRDefault="008F6DA4" w:rsidP="00715805">
      <w:pPr>
        <w:pStyle w:val="Heading2"/>
      </w:pPr>
      <w:bookmarkStart w:id="85" w:name="_Toc172620055"/>
      <w:r w:rsidRPr="00342FBE">
        <w:t>Formuoti patikrų vietoje sąrašo ataskaitą (RF-49)</w:t>
      </w:r>
      <w:bookmarkEnd w:id="85"/>
    </w:p>
    <w:p w14:paraId="700881E7" w14:textId="77777777" w:rsidR="008F6DA4" w:rsidRPr="00342FBE" w:rsidRDefault="008F6DA4" w:rsidP="0033350A">
      <w:pPr>
        <w:pStyle w:val="Numeracija"/>
        <w:numPr>
          <w:ilvl w:val="0"/>
          <w:numId w:val="66"/>
        </w:numPr>
      </w:pPr>
      <w:r w:rsidRPr="00342FBE">
        <w:t>Pagrindiniame sistemos meniu pasirenkama „Ataskaitos“;</w:t>
      </w:r>
    </w:p>
    <w:p w14:paraId="116C5B6E" w14:textId="11C8BF44" w:rsidR="008F6DA4" w:rsidRPr="00342FBE" w:rsidRDefault="008F6DA4" w:rsidP="008F6DA4">
      <w:pPr>
        <w:pStyle w:val="Numeracija"/>
        <w:numPr>
          <w:ilvl w:val="0"/>
          <w:numId w:val="15"/>
        </w:numPr>
      </w:pPr>
      <w:r w:rsidRPr="00342FBE">
        <w:t>Atidaroma ataskaita „</w:t>
      </w:r>
      <w:r w:rsidR="00CB56D3" w:rsidRPr="00342FBE">
        <w:t>Patikrų vietoje sąrašo ataskaita“;</w:t>
      </w:r>
    </w:p>
    <w:p w14:paraId="04FC3CA4" w14:textId="77777777" w:rsidR="008F6DA4" w:rsidRPr="00342FBE" w:rsidRDefault="008F6DA4" w:rsidP="008F6DA4">
      <w:pPr>
        <w:pStyle w:val="Numeracija"/>
        <w:numPr>
          <w:ilvl w:val="0"/>
          <w:numId w:val="15"/>
        </w:numPr>
      </w:pPr>
      <w:r w:rsidRPr="00342FBE">
        <w:t>Koreguojami ataskaitos filtro parametrai ir performuojama ataskaita.</w:t>
      </w:r>
    </w:p>
    <w:p w14:paraId="673D95E4" w14:textId="15E79B05" w:rsidR="001C3014" w:rsidRPr="00342FBE" w:rsidRDefault="0031712D" w:rsidP="001C3014">
      <w:pPr>
        <w:pStyle w:val="Numeracija"/>
        <w:numPr>
          <w:ilvl w:val="0"/>
          <w:numId w:val="0"/>
        </w:numPr>
      </w:pPr>
      <w:r w:rsidRPr="00342FBE">
        <w:rPr>
          <w:noProof/>
        </w:rPr>
        <w:lastRenderedPageBreak/>
        <w:drawing>
          <wp:inline distT="0" distB="0" distL="0" distR="0" wp14:anchorId="7132DD43" wp14:editId="5F7AEB00">
            <wp:extent cx="6300470" cy="3220085"/>
            <wp:effectExtent l="0" t="0" r="5080" b="0"/>
            <wp:docPr id="12286908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90860" name="Picture 1" descr="A screenshot of a computer&#10;&#10;Description automatically generated"/>
                    <pic:cNvPicPr/>
                  </pic:nvPicPr>
                  <pic:blipFill>
                    <a:blip r:embed="rId81"/>
                    <a:stretch>
                      <a:fillRect/>
                    </a:stretch>
                  </pic:blipFill>
                  <pic:spPr>
                    <a:xfrm>
                      <a:off x="0" y="0"/>
                      <a:ext cx="6300470" cy="3220085"/>
                    </a:xfrm>
                    <a:prstGeom prst="rect">
                      <a:avLst/>
                    </a:prstGeom>
                  </pic:spPr>
                </pic:pic>
              </a:graphicData>
            </a:graphic>
          </wp:inline>
        </w:drawing>
      </w:r>
    </w:p>
    <w:p w14:paraId="1E640ABF" w14:textId="77777777" w:rsidR="00510C6D" w:rsidRPr="00342FBE" w:rsidRDefault="00510C6D" w:rsidP="00472589">
      <w:pPr>
        <w:pStyle w:val="Numeracija"/>
        <w:numPr>
          <w:ilvl w:val="0"/>
          <w:numId w:val="0"/>
        </w:numPr>
      </w:pPr>
    </w:p>
    <w:p w14:paraId="7FDD153D" w14:textId="415531F8" w:rsidR="001176A5" w:rsidRPr="00342FBE" w:rsidRDefault="001176A5" w:rsidP="00715805">
      <w:pPr>
        <w:pStyle w:val="Heading2"/>
      </w:pPr>
      <w:bookmarkStart w:id="86" w:name="_Toc172620056"/>
      <w:r w:rsidRPr="00342FBE">
        <w:t xml:space="preserve">Formuoti </w:t>
      </w:r>
      <w:r w:rsidR="00D92C93" w:rsidRPr="00342FBE">
        <w:t>pirkimų</w:t>
      </w:r>
      <w:r w:rsidRPr="00342FBE">
        <w:t xml:space="preserve"> sąrašo ataskaitą (RF-49)</w:t>
      </w:r>
      <w:bookmarkEnd w:id="86"/>
    </w:p>
    <w:p w14:paraId="5F84C1EA" w14:textId="77777777" w:rsidR="001176A5" w:rsidRPr="00342FBE" w:rsidRDefault="001176A5" w:rsidP="0033350A">
      <w:pPr>
        <w:pStyle w:val="Numeracija"/>
        <w:numPr>
          <w:ilvl w:val="0"/>
          <w:numId w:val="67"/>
        </w:numPr>
      </w:pPr>
      <w:r w:rsidRPr="00342FBE">
        <w:t>Pagrindiniame sistemos meniu pasirenkama „Ataskaitos“;</w:t>
      </w:r>
    </w:p>
    <w:p w14:paraId="031026DF" w14:textId="509C43B7" w:rsidR="001176A5" w:rsidRPr="00342FBE" w:rsidRDefault="001176A5" w:rsidP="001176A5">
      <w:pPr>
        <w:pStyle w:val="Numeracija"/>
        <w:numPr>
          <w:ilvl w:val="0"/>
          <w:numId w:val="15"/>
        </w:numPr>
      </w:pPr>
      <w:r w:rsidRPr="00342FBE">
        <w:t>Atidaroma ataskaita „</w:t>
      </w:r>
      <w:r w:rsidR="0042262C" w:rsidRPr="00342FBE">
        <w:t>Pirkimų sąrašo ataskaita</w:t>
      </w:r>
      <w:r w:rsidRPr="00342FBE">
        <w:t>“;</w:t>
      </w:r>
    </w:p>
    <w:p w14:paraId="1DAFEBF7" w14:textId="77777777" w:rsidR="001176A5" w:rsidRPr="00342FBE" w:rsidRDefault="001176A5" w:rsidP="001176A5">
      <w:pPr>
        <w:pStyle w:val="Numeracija"/>
        <w:numPr>
          <w:ilvl w:val="0"/>
          <w:numId w:val="15"/>
        </w:numPr>
      </w:pPr>
      <w:r w:rsidRPr="00342FBE">
        <w:t>Koreguojami ataskaitos filtro parametrai ir performuojama ataskaita.</w:t>
      </w:r>
    </w:p>
    <w:p w14:paraId="64E3B5C9" w14:textId="21A3610E" w:rsidR="001176A5" w:rsidRPr="00342FBE" w:rsidRDefault="000F60B0" w:rsidP="001176A5">
      <w:pPr>
        <w:pStyle w:val="Numeracija"/>
        <w:numPr>
          <w:ilvl w:val="0"/>
          <w:numId w:val="0"/>
        </w:numPr>
      </w:pPr>
      <w:r w:rsidRPr="00342FBE">
        <w:rPr>
          <w:noProof/>
        </w:rPr>
        <w:drawing>
          <wp:inline distT="0" distB="0" distL="0" distR="0" wp14:anchorId="59E8EDFB" wp14:editId="2B693ACB">
            <wp:extent cx="6300470" cy="2239010"/>
            <wp:effectExtent l="0" t="0" r="5080" b="8890"/>
            <wp:docPr id="1559352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52961" name="Picture 1" descr="A screenshot of a computer&#10;&#10;Description automatically generated"/>
                    <pic:cNvPicPr/>
                  </pic:nvPicPr>
                  <pic:blipFill>
                    <a:blip r:embed="rId82"/>
                    <a:stretch>
                      <a:fillRect/>
                    </a:stretch>
                  </pic:blipFill>
                  <pic:spPr>
                    <a:xfrm>
                      <a:off x="0" y="0"/>
                      <a:ext cx="6300470" cy="2239010"/>
                    </a:xfrm>
                    <a:prstGeom prst="rect">
                      <a:avLst/>
                    </a:prstGeom>
                  </pic:spPr>
                </pic:pic>
              </a:graphicData>
            </a:graphic>
          </wp:inline>
        </w:drawing>
      </w:r>
    </w:p>
    <w:p w14:paraId="3AD35723" w14:textId="7F963BA1" w:rsidR="000F60B0" w:rsidRPr="00342FBE" w:rsidRDefault="000F60B0" w:rsidP="00715805">
      <w:pPr>
        <w:pStyle w:val="Heading2"/>
      </w:pPr>
      <w:bookmarkStart w:id="87" w:name="_Toc172620057"/>
      <w:r w:rsidRPr="00342FBE">
        <w:t xml:space="preserve">Formuoti </w:t>
      </w:r>
      <w:r w:rsidR="00A67105" w:rsidRPr="00342FBE">
        <w:t>projektų</w:t>
      </w:r>
      <w:r w:rsidRPr="00342FBE">
        <w:t xml:space="preserve"> sąrašo ataskaitą (RF-49)</w:t>
      </w:r>
      <w:bookmarkEnd w:id="87"/>
    </w:p>
    <w:p w14:paraId="58C2AB89" w14:textId="77777777" w:rsidR="000F60B0" w:rsidRPr="00342FBE" w:rsidRDefault="000F60B0" w:rsidP="0033350A">
      <w:pPr>
        <w:pStyle w:val="Numeracija"/>
        <w:numPr>
          <w:ilvl w:val="0"/>
          <w:numId w:val="68"/>
        </w:numPr>
      </w:pPr>
      <w:r w:rsidRPr="00342FBE">
        <w:t>Pagrindiniame sistemos meniu pasirenkama „Ataskaitos“;</w:t>
      </w:r>
    </w:p>
    <w:p w14:paraId="3F3B8E19" w14:textId="56B5C881" w:rsidR="000F60B0" w:rsidRPr="00342FBE" w:rsidRDefault="000F60B0" w:rsidP="000F60B0">
      <w:pPr>
        <w:pStyle w:val="Numeracija"/>
        <w:numPr>
          <w:ilvl w:val="0"/>
          <w:numId w:val="15"/>
        </w:numPr>
      </w:pPr>
      <w:r w:rsidRPr="00342FBE">
        <w:t>Atidaroma ataskaita „P</w:t>
      </w:r>
      <w:r w:rsidR="00D44AF9" w:rsidRPr="00342FBE">
        <w:t>rojektų</w:t>
      </w:r>
      <w:r w:rsidRPr="00342FBE">
        <w:t xml:space="preserve"> sąrašo ataskaita“;</w:t>
      </w:r>
    </w:p>
    <w:p w14:paraId="6AC71B10" w14:textId="77777777" w:rsidR="000F60B0" w:rsidRPr="00342FBE" w:rsidRDefault="000F60B0" w:rsidP="000F60B0">
      <w:pPr>
        <w:pStyle w:val="Numeracija"/>
        <w:numPr>
          <w:ilvl w:val="0"/>
          <w:numId w:val="15"/>
        </w:numPr>
      </w:pPr>
      <w:r w:rsidRPr="00342FBE">
        <w:t>Koreguojami ataskaitos filtro parametrai ir performuojama ataskaita.</w:t>
      </w:r>
    </w:p>
    <w:p w14:paraId="736627AD" w14:textId="165B954A" w:rsidR="000F60B0" w:rsidRPr="00342FBE" w:rsidRDefault="00D44AF9" w:rsidP="000F60B0">
      <w:pPr>
        <w:pStyle w:val="Numeracija"/>
        <w:numPr>
          <w:ilvl w:val="0"/>
          <w:numId w:val="0"/>
        </w:numPr>
      </w:pPr>
      <w:r w:rsidRPr="00342FBE">
        <w:rPr>
          <w:noProof/>
        </w:rPr>
        <w:lastRenderedPageBreak/>
        <w:drawing>
          <wp:inline distT="0" distB="0" distL="0" distR="0" wp14:anchorId="527B0309" wp14:editId="4C6A73CD">
            <wp:extent cx="6300470" cy="1727200"/>
            <wp:effectExtent l="0" t="0" r="5080" b="6350"/>
            <wp:docPr id="13160268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026824" name="Picture 1" descr="A screenshot of a computer&#10;&#10;Description automatically generated"/>
                    <pic:cNvPicPr/>
                  </pic:nvPicPr>
                  <pic:blipFill>
                    <a:blip r:embed="rId83"/>
                    <a:stretch>
                      <a:fillRect/>
                    </a:stretch>
                  </pic:blipFill>
                  <pic:spPr>
                    <a:xfrm>
                      <a:off x="0" y="0"/>
                      <a:ext cx="6300470" cy="1727200"/>
                    </a:xfrm>
                    <a:prstGeom prst="rect">
                      <a:avLst/>
                    </a:prstGeom>
                  </pic:spPr>
                </pic:pic>
              </a:graphicData>
            </a:graphic>
          </wp:inline>
        </w:drawing>
      </w:r>
    </w:p>
    <w:p w14:paraId="2DCC5B28" w14:textId="20D1BC69" w:rsidR="00D978C8" w:rsidRPr="00342FBE" w:rsidRDefault="00D978C8" w:rsidP="00715805">
      <w:pPr>
        <w:pStyle w:val="Heading2"/>
      </w:pPr>
      <w:bookmarkStart w:id="88" w:name="_Toc172620058"/>
      <w:r w:rsidRPr="00342FBE">
        <w:t xml:space="preserve">Formuoti </w:t>
      </w:r>
      <w:r w:rsidR="00903792" w:rsidRPr="00342FBE">
        <w:t>PRV įgyvendinamų projektų bendrą</w:t>
      </w:r>
      <w:r w:rsidRPr="00342FBE">
        <w:t xml:space="preserve"> ataskaitą (RF-49</w:t>
      </w:r>
      <w:r w:rsidR="00715805" w:rsidRPr="00342FBE">
        <w:t>, RF-52</w:t>
      </w:r>
      <w:r w:rsidRPr="00342FBE">
        <w:t>)</w:t>
      </w:r>
      <w:bookmarkEnd w:id="88"/>
    </w:p>
    <w:p w14:paraId="13D1E247" w14:textId="77777777" w:rsidR="00D978C8" w:rsidRPr="00342FBE" w:rsidRDefault="00D978C8" w:rsidP="0033350A">
      <w:pPr>
        <w:pStyle w:val="Numeracija"/>
        <w:numPr>
          <w:ilvl w:val="0"/>
          <w:numId w:val="69"/>
        </w:numPr>
      </w:pPr>
      <w:r w:rsidRPr="00342FBE">
        <w:t>Pagrindiniame sistemos meniu pasirenkama „Ataskaitos“;</w:t>
      </w:r>
    </w:p>
    <w:p w14:paraId="75E281FA" w14:textId="5BB07F4D" w:rsidR="00D978C8" w:rsidRPr="00342FBE" w:rsidRDefault="00D978C8" w:rsidP="00D978C8">
      <w:pPr>
        <w:pStyle w:val="Numeracija"/>
        <w:numPr>
          <w:ilvl w:val="0"/>
          <w:numId w:val="15"/>
        </w:numPr>
      </w:pPr>
      <w:r w:rsidRPr="00342FBE">
        <w:t>Atidaroma ataskaita „</w:t>
      </w:r>
      <w:r w:rsidR="00D42CE7" w:rsidRPr="00342FBE">
        <w:t>PRV įgyvendinamų projektų bendra ataskaita</w:t>
      </w:r>
      <w:r w:rsidRPr="00342FBE">
        <w:t>“;</w:t>
      </w:r>
    </w:p>
    <w:p w14:paraId="0DA138E7" w14:textId="77777777" w:rsidR="00D978C8" w:rsidRPr="00342FBE" w:rsidRDefault="00D978C8" w:rsidP="00D978C8">
      <w:pPr>
        <w:pStyle w:val="Numeracija"/>
        <w:numPr>
          <w:ilvl w:val="0"/>
          <w:numId w:val="15"/>
        </w:numPr>
      </w:pPr>
      <w:r w:rsidRPr="00342FBE">
        <w:t>Koreguojami ataskaitos filtro parametrai ir performuojama ataskaita.</w:t>
      </w:r>
    </w:p>
    <w:p w14:paraId="7D10AABD" w14:textId="5AAB54DA" w:rsidR="00D978C8" w:rsidRPr="00342FBE" w:rsidRDefault="007A249D" w:rsidP="00D978C8">
      <w:pPr>
        <w:pStyle w:val="Numeracija"/>
        <w:numPr>
          <w:ilvl w:val="0"/>
          <w:numId w:val="0"/>
        </w:numPr>
      </w:pPr>
      <w:r w:rsidRPr="00342FBE">
        <w:rPr>
          <w:noProof/>
        </w:rPr>
        <w:drawing>
          <wp:inline distT="0" distB="0" distL="0" distR="0" wp14:anchorId="79E3183E" wp14:editId="6243AA59">
            <wp:extent cx="6300470" cy="3255010"/>
            <wp:effectExtent l="0" t="0" r="5080" b="2540"/>
            <wp:docPr id="7541459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145984" name="Picture 1" descr="A screenshot of a computer&#10;&#10;Description automatically generated"/>
                    <pic:cNvPicPr/>
                  </pic:nvPicPr>
                  <pic:blipFill>
                    <a:blip r:embed="rId84"/>
                    <a:stretch>
                      <a:fillRect/>
                    </a:stretch>
                  </pic:blipFill>
                  <pic:spPr>
                    <a:xfrm>
                      <a:off x="0" y="0"/>
                      <a:ext cx="6300470" cy="3255010"/>
                    </a:xfrm>
                    <a:prstGeom prst="rect">
                      <a:avLst/>
                    </a:prstGeom>
                  </pic:spPr>
                </pic:pic>
              </a:graphicData>
            </a:graphic>
          </wp:inline>
        </w:drawing>
      </w:r>
    </w:p>
    <w:p w14:paraId="0373170A" w14:textId="77777777" w:rsidR="00D978C8" w:rsidRPr="00342FBE" w:rsidRDefault="00D978C8" w:rsidP="00D978C8">
      <w:pPr>
        <w:pStyle w:val="Numeracija"/>
        <w:numPr>
          <w:ilvl w:val="0"/>
          <w:numId w:val="0"/>
        </w:numPr>
      </w:pPr>
    </w:p>
    <w:p w14:paraId="305BCF03" w14:textId="75710011" w:rsidR="00A54F8A" w:rsidRPr="00342FBE" w:rsidRDefault="00A54F8A" w:rsidP="00715805">
      <w:pPr>
        <w:pStyle w:val="Heading2"/>
      </w:pPr>
      <w:bookmarkStart w:id="89" w:name="_Toc172620059"/>
      <w:r w:rsidRPr="00342FBE">
        <w:t xml:space="preserve">Formuoti </w:t>
      </w:r>
      <w:r w:rsidR="0031153B" w:rsidRPr="00342FBE">
        <w:t>sutarčių sąrašo</w:t>
      </w:r>
      <w:r w:rsidRPr="00342FBE">
        <w:t xml:space="preserve"> ataskaitą (RF-49)</w:t>
      </w:r>
      <w:bookmarkEnd w:id="89"/>
    </w:p>
    <w:p w14:paraId="4D216C72" w14:textId="77777777" w:rsidR="00A54F8A" w:rsidRPr="00342FBE" w:rsidRDefault="00A54F8A" w:rsidP="0033350A">
      <w:pPr>
        <w:pStyle w:val="Numeracija"/>
        <w:numPr>
          <w:ilvl w:val="0"/>
          <w:numId w:val="70"/>
        </w:numPr>
      </w:pPr>
      <w:r w:rsidRPr="00342FBE">
        <w:t>Pagrindiniame sistemos meniu pasirenkama „Ataskaitos“;</w:t>
      </w:r>
    </w:p>
    <w:p w14:paraId="164A40C3" w14:textId="18A1DF40" w:rsidR="00A54F8A" w:rsidRPr="00342FBE" w:rsidRDefault="00A54F8A" w:rsidP="00A54F8A">
      <w:pPr>
        <w:pStyle w:val="Numeracija"/>
        <w:numPr>
          <w:ilvl w:val="0"/>
          <w:numId w:val="15"/>
        </w:numPr>
      </w:pPr>
      <w:r w:rsidRPr="00342FBE">
        <w:t>Atidaroma ataskaita „</w:t>
      </w:r>
      <w:r w:rsidR="0031153B" w:rsidRPr="00342FBE">
        <w:t>Sutarčių sąrašo</w:t>
      </w:r>
      <w:r w:rsidRPr="00342FBE">
        <w:t xml:space="preserve"> ataskaita“;</w:t>
      </w:r>
    </w:p>
    <w:p w14:paraId="39A3292B" w14:textId="77777777" w:rsidR="00A54F8A" w:rsidRPr="00342FBE" w:rsidRDefault="00A54F8A" w:rsidP="00A54F8A">
      <w:pPr>
        <w:pStyle w:val="Numeracija"/>
        <w:numPr>
          <w:ilvl w:val="0"/>
          <w:numId w:val="15"/>
        </w:numPr>
      </w:pPr>
      <w:r w:rsidRPr="00342FBE">
        <w:t>Koreguojami ataskaitos filtro parametrai ir performuojama ataskaita.</w:t>
      </w:r>
    </w:p>
    <w:p w14:paraId="436F3688" w14:textId="7F2E787A" w:rsidR="00A54F8A" w:rsidRPr="00342FBE" w:rsidRDefault="0002140A" w:rsidP="00A54F8A">
      <w:pPr>
        <w:pStyle w:val="Numeracija"/>
        <w:numPr>
          <w:ilvl w:val="0"/>
          <w:numId w:val="0"/>
        </w:numPr>
      </w:pPr>
      <w:r w:rsidRPr="00342FBE">
        <w:rPr>
          <w:noProof/>
        </w:rPr>
        <w:drawing>
          <wp:inline distT="0" distB="0" distL="0" distR="0" wp14:anchorId="34D0DF53" wp14:editId="758F05FA">
            <wp:extent cx="6300470" cy="1987550"/>
            <wp:effectExtent l="0" t="0" r="5080" b="0"/>
            <wp:docPr id="20625558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5823" name="Picture 1" descr="A screenshot of a computer&#10;&#10;Description automatically generated"/>
                    <pic:cNvPicPr/>
                  </pic:nvPicPr>
                  <pic:blipFill>
                    <a:blip r:embed="rId85"/>
                    <a:stretch>
                      <a:fillRect/>
                    </a:stretch>
                  </pic:blipFill>
                  <pic:spPr>
                    <a:xfrm>
                      <a:off x="0" y="0"/>
                      <a:ext cx="6300470" cy="1987550"/>
                    </a:xfrm>
                    <a:prstGeom prst="rect">
                      <a:avLst/>
                    </a:prstGeom>
                  </pic:spPr>
                </pic:pic>
              </a:graphicData>
            </a:graphic>
          </wp:inline>
        </w:drawing>
      </w:r>
    </w:p>
    <w:p w14:paraId="5B4260AC" w14:textId="549DFA5D" w:rsidR="00F47BD0" w:rsidRPr="00342FBE" w:rsidRDefault="00F47BD0" w:rsidP="00715805">
      <w:pPr>
        <w:pStyle w:val="Heading2"/>
      </w:pPr>
      <w:bookmarkStart w:id="90" w:name="_Toc172620060"/>
      <w:r w:rsidRPr="00342FBE">
        <w:lastRenderedPageBreak/>
        <w:t xml:space="preserve">Formuoti </w:t>
      </w:r>
      <w:r w:rsidR="003B015F" w:rsidRPr="00342FBE">
        <w:t xml:space="preserve">tarpinės institucijos ataskaitą vadovaujančiai institucijai už deleguotų funkcijų vykdymą </w:t>
      </w:r>
      <w:r w:rsidRPr="00342FBE">
        <w:t>(RF-49)</w:t>
      </w:r>
      <w:bookmarkEnd w:id="90"/>
    </w:p>
    <w:p w14:paraId="1C839ADA" w14:textId="77777777" w:rsidR="00F47BD0" w:rsidRPr="00342FBE" w:rsidRDefault="00F47BD0" w:rsidP="0033350A">
      <w:pPr>
        <w:pStyle w:val="Numeracija"/>
        <w:numPr>
          <w:ilvl w:val="0"/>
          <w:numId w:val="71"/>
        </w:numPr>
      </w:pPr>
      <w:r w:rsidRPr="00342FBE">
        <w:t>Pagrindiniame sistemos meniu pasirenkama „Ataskaitos“;</w:t>
      </w:r>
    </w:p>
    <w:p w14:paraId="7FD8540A" w14:textId="27A8CA75" w:rsidR="00F47BD0" w:rsidRPr="00342FBE" w:rsidRDefault="00F47BD0" w:rsidP="00F47BD0">
      <w:pPr>
        <w:pStyle w:val="Numeracija"/>
        <w:numPr>
          <w:ilvl w:val="0"/>
          <w:numId w:val="15"/>
        </w:numPr>
      </w:pPr>
      <w:r w:rsidRPr="00342FBE">
        <w:t>Atidaroma ataskaita „</w:t>
      </w:r>
      <w:r w:rsidR="00B71ED1" w:rsidRPr="00342FBE">
        <w:t>Ataskaita vadovaujančiai institucijai už deleguotų funkcijų vykdymą</w:t>
      </w:r>
      <w:r w:rsidRPr="00342FBE">
        <w:t>“;</w:t>
      </w:r>
    </w:p>
    <w:p w14:paraId="3CBD37A2" w14:textId="06F5A466" w:rsidR="00F47BD0" w:rsidRPr="00342FBE" w:rsidRDefault="00F47BD0" w:rsidP="00F47BD0">
      <w:pPr>
        <w:pStyle w:val="Numeracija"/>
        <w:numPr>
          <w:ilvl w:val="0"/>
          <w:numId w:val="15"/>
        </w:numPr>
      </w:pPr>
      <w:r w:rsidRPr="00342FBE">
        <w:t>Koreguojami ataskaitos filtro parametrai ir performuojama ataskaita.</w:t>
      </w:r>
    </w:p>
    <w:p w14:paraId="1C8BC611" w14:textId="22841E52" w:rsidR="00A54F8A" w:rsidRPr="00342FBE" w:rsidRDefault="00F47BD0" w:rsidP="00A54F8A">
      <w:pPr>
        <w:pStyle w:val="Numeracija"/>
        <w:numPr>
          <w:ilvl w:val="0"/>
          <w:numId w:val="0"/>
        </w:numPr>
      </w:pPr>
      <w:r w:rsidRPr="00342FBE">
        <w:rPr>
          <w:noProof/>
        </w:rPr>
        <w:drawing>
          <wp:inline distT="0" distB="0" distL="0" distR="0" wp14:anchorId="418BF2DA" wp14:editId="6C997A84">
            <wp:extent cx="6300470" cy="2557780"/>
            <wp:effectExtent l="0" t="0" r="5080" b="0"/>
            <wp:docPr id="19912475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47519" name="Picture 1" descr="A screenshot of a computer&#10;&#10;Description automatically generated"/>
                    <pic:cNvPicPr/>
                  </pic:nvPicPr>
                  <pic:blipFill>
                    <a:blip r:embed="rId86"/>
                    <a:stretch>
                      <a:fillRect/>
                    </a:stretch>
                  </pic:blipFill>
                  <pic:spPr>
                    <a:xfrm>
                      <a:off x="0" y="0"/>
                      <a:ext cx="6300470" cy="2557780"/>
                    </a:xfrm>
                    <a:prstGeom prst="rect">
                      <a:avLst/>
                    </a:prstGeom>
                  </pic:spPr>
                </pic:pic>
              </a:graphicData>
            </a:graphic>
          </wp:inline>
        </w:drawing>
      </w:r>
    </w:p>
    <w:p w14:paraId="71479034" w14:textId="77777777" w:rsidR="00D978C8" w:rsidRPr="00342FBE" w:rsidRDefault="00D978C8" w:rsidP="00D978C8">
      <w:pPr>
        <w:pStyle w:val="Numeracija"/>
        <w:numPr>
          <w:ilvl w:val="0"/>
          <w:numId w:val="0"/>
        </w:numPr>
      </w:pPr>
    </w:p>
    <w:p w14:paraId="4D34E4EE" w14:textId="52F479D5" w:rsidR="003B015F" w:rsidRPr="00342FBE" w:rsidRDefault="003B015F" w:rsidP="00715805">
      <w:pPr>
        <w:pStyle w:val="Heading2"/>
      </w:pPr>
      <w:bookmarkStart w:id="91" w:name="_Toc172620061"/>
      <w:r w:rsidRPr="00342FBE">
        <w:t>Formuoti planuojamų išmokėjimų ataskaitą (RF-49)</w:t>
      </w:r>
      <w:bookmarkEnd w:id="91"/>
    </w:p>
    <w:p w14:paraId="013F6258" w14:textId="77777777" w:rsidR="003B015F" w:rsidRPr="00342FBE" w:rsidRDefault="003B015F" w:rsidP="0033350A">
      <w:pPr>
        <w:pStyle w:val="Numeracija"/>
        <w:numPr>
          <w:ilvl w:val="0"/>
          <w:numId w:val="72"/>
        </w:numPr>
      </w:pPr>
      <w:r w:rsidRPr="00342FBE">
        <w:t>Pagrindiniame sistemos meniu pasirenkama „Ataskaitos“;</w:t>
      </w:r>
    </w:p>
    <w:p w14:paraId="77AC8250" w14:textId="4D7188F0" w:rsidR="003B015F" w:rsidRPr="00342FBE" w:rsidRDefault="003B015F" w:rsidP="003B015F">
      <w:pPr>
        <w:pStyle w:val="Numeracija"/>
        <w:numPr>
          <w:ilvl w:val="0"/>
          <w:numId w:val="15"/>
        </w:numPr>
      </w:pPr>
      <w:r w:rsidRPr="00342FBE">
        <w:t>Atidaroma ataskaita „</w:t>
      </w:r>
      <w:r w:rsidR="00BC5084" w:rsidRPr="00342FBE">
        <w:t>planuojamų išmokėjimų ataskaita</w:t>
      </w:r>
      <w:r w:rsidRPr="00342FBE">
        <w:t>“;</w:t>
      </w:r>
    </w:p>
    <w:p w14:paraId="301027AF" w14:textId="77777777" w:rsidR="003B015F" w:rsidRPr="00342FBE" w:rsidRDefault="003B015F" w:rsidP="003B015F">
      <w:pPr>
        <w:pStyle w:val="Numeracija"/>
        <w:numPr>
          <w:ilvl w:val="0"/>
          <w:numId w:val="15"/>
        </w:numPr>
      </w:pPr>
      <w:r w:rsidRPr="00342FBE">
        <w:t>Koreguojami ataskaitos filtro parametrai ir performuojama ataskaita.</w:t>
      </w:r>
    </w:p>
    <w:p w14:paraId="76CF23E3" w14:textId="35F539C1" w:rsidR="003B015F" w:rsidRPr="00342FBE" w:rsidRDefault="00E3113E" w:rsidP="003B015F">
      <w:pPr>
        <w:pStyle w:val="Numeracija"/>
        <w:numPr>
          <w:ilvl w:val="0"/>
          <w:numId w:val="0"/>
        </w:numPr>
      </w:pPr>
      <w:r w:rsidRPr="00342FBE">
        <w:rPr>
          <w:noProof/>
        </w:rPr>
        <w:drawing>
          <wp:inline distT="0" distB="0" distL="0" distR="0" wp14:anchorId="1BB56873" wp14:editId="6F84495E">
            <wp:extent cx="6011839" cy="3519731"/>
            <wp:effectExtent l="0" t="0" r="8255" b="5080"/>
            <wp:docPr id="1638161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161625" name=""/>
                    <pic:cNvPicPr/>
                  </pic:nvPicPr>
                  <pic:blipFill>
                    <a:blip r:embed="rId87"/>
                    <a:stretch>
                      <a:fillRect/>
                    </a:stretch>
                  </pic:blipFill>
                  <pic:spPr>
                    <a:xfrm>
                      <a:off x="0" y="0"/>
                      <a:ext cx="6015367" cy="3521796"/>
                    </a:xfrm>
                    <a:prstGeom prst="rect">
                      <a:avLst/>
                    </a:prstGeom>
                  </pic:spPr>
                </pic:pic>
              </a:graphicData>
            </a:graphic>
          </wp:inline>
        </w:drawing>
      </w:r>
    </w:p>
    <w:p w14:paraId="03A0A7F7" w14:textId="77777777" w:rsidR="003B015F" w:rsidRPr="00342FBE" w:rsidRDefault="003B015F" w:rsidP="003B015F">
      <w:pPr>
        <w:pStyle w:val="Numeracija"/>
        <w:numPr>
          <w:ilvl w:val="0"/>
          <w:numId w:val="0"/>
        </w:numPr>
      </w:pPr>
    </w:p>
    <w:p w14:paraId="5000A256" w14:textId="0F7161F7" w:rsidR="005A4DD5" w:rsidRPr="00342FBE" w:rsidRDefault="005A4DD5" w:rsidP="005A4DD5">
      <w:pPr>
        <w:pStyle w:val="Heading2"/>
      </w:pPr>
      <w:bookmarkStart w:id="92" w:name="_Toc172620062"/>
      <w:r w:rsidRPr="00342FBE">
        <w:lastRenderedPageBreak/>
        <w:t xml:space="preserve">Formuoti </w:t>
      </w:r>
      <w:r w:rsidR="002758EF" w:rsidRPr="002758EF">
        <w:t>Pasiūlymų programos rengimui dokumentų sąrašo</w:t>
      </w:r>
      <w:r w:rsidR="002758EF">
        <w:t xml:space="preserve"> </w:t>
      </w:r>
      <w:r w:rsidRPr="00342FBE">
        <w:t>ataskaitą (RF-</w:t>
      </w:r>
      <w:r>
        <w:t>55</w:t>
      </w:r>
      <w:r w:rsidRPr="00342FBE">
        <w:t>)</w:t>
      </w:r>
      <w:bookmarkEnd w:id="92"/>
    </w:p>
    <w:p w14:paraId="4360A278" w14:textId="77777777" w:rsidR="005A4DD5" w:rsidRPr="00342FBE" w:rsidRDefault="005A4DD5" w:rsidP="005A4DD5">
      <w:pPr>
        <w:pStyle w:val="Numeracija"/>
        <w:numPr>
          <w:ilvl w:val="0"/>
          <w:numId w:val="77"/>
        </w:numPr>
      </w:pPr>
      <w:r w:rsidRPr="00342FBE">
        <w:t>Pagrindiniame sistemos meniu pasirenkama „Ataskaitos“;</w:t>
      </w:r>
    </w:p>
    <w:p w14:paraId="6D45BEA4" w14:textId="33FAEACF" w:rsidR="005A4DD5" w:rsidRPr="00342FBE" w:rsidRDefault="005A4DD5" w:rsidP="005A4DD5">
      <w:pPr>
        <w:pStyle w:val="Numeracija"/>
        <w:numPr>
          <w:ilvl w:val="0"/>
          <w:numId w:val="15"/>
        </w:numPr>
      </w:pPr>
      <w:r w:rsidRPr="00342FBE">
        <w:t>Atidaroma ataskaita „</w:t>
      </w:r>
      <w:r w:rsidR="002758EF" w:rsidRPr="002758EF">
        <w:t>Pasiūlymų programos rengimui dokumentų sąrašo ataskaita</w:t>
      </w:r>
      <w:r w:rsidRPr="00342FBE">
        <w:t>“;</w:t>
      </w:r>
    </w:p>
    <w:p w14:paraId="27AF8CBF" w14:textId="77777777" w:rsidR="005A4DD5" w:rsidRDefault="005A4DD5" w:rsidP="005A4DD5">
      <w:pPr>
        <w:pStyle w:val="Numeracija"/>
        <w:numPr>
          <w:ilvl w:val="0"/>
          <w:numId w:val="15"/>
        </w:numPr>
      </w:pPr>
      <w:r w:rsidRPr="00342FBE">
        <w:t>Koreguojami ataskaitos filtro parametrai ir performuojama ataskaita.</w:t>
      </w:r>
    </w:p>
    <w:p w14:paraId="0FDC7358" w14:textId="7383DFD1" w:rsidR="002758EF" w:rsidRPr="00342FBE" w:rsidRDefault="00931276" w:rsidP="00931276">
      <w:pPr>
        <w:pStyle w:val="Numeracija"/>
        <w:numPr>
          <w:ilvl w:val="0"/>
          <w:numId w:val="0"/>
        </w:numPr>
      </w:pPr>
      <w:r>
        <w:rPr>
          <w:noProof/>
        </w:rPr>
        <w:drawing>
          <wp:inline distT="0" distB="0" distL="0" distR="0" wp14:anchorId="252E40F9" wp14:editId="4D717ACA">
            <wp:extent cx="6300470" cy="3855720"/>
            <wp:effectExtent l="0" t="0" r="5080" b="0"/>
            <wp:docPr id="16273369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36951" name="Picture 1" descr="A screenshot of a computer&#10;&#10;Description automatically generated"/>
                    <pic:cNvPicPr/>
                  </pic:nvPicPr>
                  <pic:blipFill>
                    <a:blip r:embed="rId88"/>
                    <a:stretch>
                      <a:fillRect/>
                    </a:stretch>
                  </pic:blipFill>
                  <pic:spPr>
                    <a:xfrm>
                      <a:off x="0" y="0"/>
                      <a:ext cx="6300470" cy="3855720"/>
                    </a:xfrm>
                    <a:prstGeom prst="rect">
                      <a:avLst/>
                    </a:prstGeom>
                  </pic:spPr>
                </pic:pic>
              </a:graphicData>
            </a:graphic>
          </wp:inline>
        </w:drawing>
      </w:r>
    </w:p>
    <w:p w14:paraId="455862CE" w14:textId="77777777" w:rsidR="003B015F" w:rsidRPr="00342FBE" w:rsidRDefault="003B015F" w:rsidP="003B015F">
      <w:pPr>
        <w:pStyle w:val="Numeracija"/>
        <w:numPr>
          <w:ilvl w:val="0"/>
          <w:numId w:val="0"/>
        </w:numPr>
      </w:pPr>
    </w:p>
    <w:p w14:paraId="338630F6" w14:textId="5BBCD760" w:rsidR="00931276" w:rsidRPr="00342FBE" w:rsidRDefault="00931276" w:rsidP="00931276">
      <w:pPr>
        <w:pStyle w:val="Heading2"/>
      </w:pPr>
      <w:bookmarkStart w:id="93" w:name="_Toc172620063"/>
      <w:r w:rsidRPr="00342FBE">
        <w:t xml:space="preserve">Formuoti </w:t>
      </w:r>
      <w:r w:rsidR="00C94309">
        <w:t>Projek</w:t>
      </w:r>
      <w:r w:rsidR="00611923">
        <w:t>to įgyvendinimo planų</w:t>
      </w:r>
      <w:r w:rsidRPr="002758EF">
        <w:t xml:space="preserve"> dokumentų sąrašo</w:t>
      </w:r>
      <w:r>
        <w:t xml:space="preserve"> </w:t>
      </w:r>
      <w:r w:rsidRPr="00342FBE">
        <w:t>ataskaitą (RF-</w:t>
      </w:r>
      <w:r>
        <w:t>55</w:t>
      </w:r>
      <w:r w:rsidRPr="00342FBE">
        <w:t>)</w:t>
      </w:r>
      <w:bookmarkEnd w:id="93"/>
    </w:p>
    <w:p w14:paraId="3E110D5B" w14:textId="77777777" w:rsidR="00931276" w:rsidRPr="00342FBE" w:rsidRDefault="00931276" w:rsidP="00931276">
      <w:pPr>
        <w:pStyle w:val="Numeracija"/>
        <w:numPr>
          <w:ilvl w:val="0"/>
          <w:numId w:val="78"/>
        </w:numPr>
      </w:pPr>
      <w:r w:rsidRPr="00342FBE">
        <w:t>Pagrindiniame sistemos meniu pasirenkama „Ataskaitos“;</w:t>
      </w:r>
    </w:p>
    <w:p w14:paraId="2F3A3A8B" w14:textId="5D934456" w:rsidR="00931276" w:rsidRPr="00342FBE" w:rsidRDefault="00931276" w:rsidP="00931276">
      <w:pPr>
        <w:pStyle w:val="Numeracija"/>
        <w:numPr>
          <w:ilvl w:val="0"/>
          <w:numId w:val="15"/>
        </w:numPr>
      </w:pPr>
      <w:r w:rsidRPr="00342FBE">
        <w:t>Atidaroma ataskaita „</w:t>
      </w:r>
      <w:r w:rsidR="00674B1E" w:rsidRPr="00674B1E">
        <w:t>Projekto įgyvendinimo planų dokumentų sąrašo ataskaita</w:t>
      </w:r>
      <w:r w:rsidRPr="00342FBE">
        <w:t>“;</w:t>
      </w:r>
    </w:p>
    <w:p w14:paraId="67E4C235" w14:textId="77777777" w:rsidR="00931276" w:rsidRDefault="00931276" w:rsidP="00931276">
      <w:pPr>
        <w:pStyle w:val="Numeracija"/>
        <w:numPr>
          <w:ilvl w:val="0"/>
          <w:numId w:val="15"/>
        </w:numPr>
      </w:pPr>
      <w:r w:rsidRPr="00342FBE">
        <w:t>Koreguojami ataskaitos filtro parametrai ir performuojama ataskaita.</w:t>
      </w:r>
    </w:p>
    <w:p w14:paraId="4DFB51AE" w14:textId="7CA54ADB" w:rsidR="00931276" w:rsidRPr="00342FBE" w:rsidRDefault="00611923" w:rsidP="00931276">
      <w:pPr>
        <w:pStyle w:val="Numeracija"/>
        <w:numPr>
          <w:ilvl w:val="0"/>
          <w:numId w:val="0"/>
        </w:numPr>
      </w:pPr>
      <w:r>
        <w:rPr>
          <w:noProof/>
        </w:rPr>
        <w:drawing>
          <wp:inline distT="0" distB="0" distL="0" distR="0" wp14:anchorId="6C359C62" wp14:editId="3353017C">
            <wp:extent cx="6300470" cy="2824480"/>
            <wp:effectExtent l="0" t="0" r="5080" b="0"/>
            <wp:docPr id="7810802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080251" name="Picture 1" descr="A screenshot of a computer&#10;&#10;Description automatically generated"/>
                    <pic:cNvPicPr/>
                  </pic:nvPicPr>
                  <pic:blipFill>
                    <a:blip r:embed="rId89"/>
                    <a:stretch>
                      <a:fillRect/>
                    </a:stretch>
                  </pic:blipFill>
                  <pic:spPr>
                    <a:xfrm>
                      <a:off x="0" y="0"/>
                      <a:ext cx="6300470" cy="2824480"/>
                    </a:xfrm>
                    <a:prstGeom prst="rect">
                      <a:avLst/>
                    </a:prstGeom>
                  </pic:spPr>
                </pic:pic>
              </a:graphicData>
            </a:graphic>
          </wp:inline>
        </w:drawing>
      </w:r>
    </w:p>
    <w:p w14:paraId="3D7965AA" w14:textId="77777777" w:rsidR="00931276" w:rsidRPr="00342FBE" w:rsidRDefault="00931276" w:rsidP="00931276">
      <w:pPr>
        <w:pStyle w:val="Numeracija"/>
        <w:numPr>
          <w:ilvl w:val="0"/>
          <w:numId w:val="0"/>
        </w:numPr>
      </w:pPr>
    </w:p>
    <w:p w14:paraId="753E0259" w14:textId="77777777" w:rsidR="00931276" w:rsidRPr="00342FBE" w:rsidRDefault="00931276" w:rsidP="00931276">
      <w:pPr>
        <w:pStyle w:val="Numeracija"/>
        <w:numPr>
          <w:ilvl w:val="0"/>
          <w:numId w:val="0"/>
        </w:numPr>
      </w:pPr>
    </w:p>
    <w:p w14:paraId="3F4A3A9A" w14:textId="6A942E48" w:rsidR="00931614" w:rsidRPr="00342FBE" w:rsidRDefault="00931614" w:rsidP="00931614">
      <w:pPr>
        <w:pStyle w:val="Heading2"/>
      </w:pPr>
      <w:bookmarkStart w:id="94" w:name="_Toc172620064"/>
      <w:r w:rsidRPr="00342FBE">
        <w:t xml:space="preserve">Formuoti </w:t>
      </w:r>
      <w:r>
        <w:t>Projektų</w:t>
      </w:r>
      <w:r w:rsidRPr="002758EF">
        <w:t xml:space="preserve"> dokumentų sąrašo</w:t>
      </w:r>
      <w:r>
        <w:t xml:space="preserve"> </w:t>
      </w:r>
      <w:r w:rsidRPr="00342FBE">
        <w:t>ataskaitą (RF-</w:t>
      </w:r>
      <w:r>
        <w:t>55</w:t>
      </w:r>
      <w:r w:rsidRPr="00342FBE">
        <w:t>)</w:t>
      </w:r>
      <w:bookmarkEnd w:id="94"/>
    </w:p>
    <w:p w14:paraId="1DB6FE37" w14:textId="77777777" w:rsidR="00931614" w:rsidRPr="00342FBE" w:rsidRDefault="00931614" w:rsidP="00931614">
      <w:pPr>
        <w:pStyle w:val="Numeracija"/>
        <w:numPr>
          <w:ilvl w:val="0"/>
          <w:numId w:val="79"/>
        </w:numPr>
      </w:pPr>
      <w:r w:rsidRPr="00342FBE">
        <w:t>Pagrindiniame sistemos meniu pasirenkama „Ataskaitos“;</w:t>
      </w:r>
    </w:p>
    <w:p w14:paraId="10433669" w14:textId="3A3DC8EA" w:rsidR="00931614" w:rsidRPr="00342FBE" w:rsidRDefault="00931614" w:rsidP="00931614">
      <w:pPr>
        <w:pStyle w:val="Numeracija"/>
        <w:numPr>
          <w:ilvl w:val="0"/>
          <w:numId w:val="15"/>
        </w:numPr>
      </w:pPr>
      <w:r w:rsidRPr="00342FBE">
        <w:t>Atidaroma ataskaita „</w:t>
      </w:r>
      <w:r w:rsidRPr="00674B1E">
        <w:t>Projekt</w:t>
      </w:r>
      <w:r>
        <w:t xml:space="preserve">ų </w:t>
      </w:r>
      <w:r w:rsidRPr="00674B1E">
        <w:t>dokumentų sąrašo ataskaita</w:t>
      </w:r>
      <w:r w:rsidRPr="00342FBE">
        <w:t>“;</w:t>
      </w:r>
    </w:p>
    <w:p w14:paraId="7D8B16FC" w14:textId="77777777" w:rsidR="00931614" w:rsidRDefault="00931614" w:rsidP="00931614">
      <w:pPr>
        <w:pStyle w:val="Numeracija"/>
        <w:numPr>
          <w:ilvl w:val="0"/>
          <w:numId w:val="15"/>
        </w:numPr>
      </w:pPr>
      <w:r w:rsidRPr="00342FBE">
        <w:t>Koreguojami ataskaitos filtro parametrai ir performuojama ataskaita.</w:t>
      </w:r>
    </w:p>
    <w:p w14:paraId="5B41606C" w14:textId="6BD06128" w:rsidR="000F60B0" w:rsidRPr="00342FBE" w:rsidRDefault="00931614" w:rsidP="000F60B0">
      <w:pPr>
        <w:pStyle w:val="Numeracija"/>
        <w:numPr>
          <w:ilvl w:val="0"/>
          <w:numId w:val="0"/>
        </w:numPr>
      </w:pPr>
      <w:r>
        <w:rPr>
          <w:noProof/>
        </w:rPr>
        <w:drawing>
          <wp:inline distT="0" distB="0" distL="0" distR="0" wp14:anchorId="342C1945" wp14:editId="3EFDA643">
            <wp:extent cx="6300470" cy="2590165"/>
            <wp:effectExtent l="0" t="0" r="5080" b="635"/>
            <wp:docPr id="21253865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6532" name="Picture 1" descr="A screenshot of a computer&#10;&#10;Description automatically generated"/>
                    <pic:cNvPicPr/>
                  </pic:nvPicPr>
                  <pic:blipFill>
                    <a:blip r:embed="rId90"/>
                    <a:stretch>
                      <a:fillRect/>
                    </a:stretch>
                  </pic:blipFill>
                  <pic:spPr>
                    <a:xfrm>
                      <a:off x="0" y="0"/>
                      <a:ext cx="6300470" cy="2590165"/>
                    </a:xfrm>
                    <a:prstGeom prst="rect">
                      <a:avLst/>
                    </a:prstGeom>
                  </pic:spPr>
                </pic:pic>
              </a:graphicData>
            </a:graphic>
          </wp:inline>
        </w:drawing>
      </w:r>
    </w:p>
    <w:p w14:paraId="146B98FF" w14:textId="01213969" w:rsidR="001C1CF3" w:rsidRPr="00342FBE" w:rsidRDefault="00AC5161" w:rsidP="00AC5161">
      <w:pPr>
        <w:pStyle w:val="Heading1"/>
      </w:pPr>
      <w:bookmarkStart w:id="95" w:name="_Toc172620065"/>
      <w:r w:rsidRPr="00342FBE">
        <w:lastRenderedPageBreak/>
        <w:t>Administravimas</w:t>
      </w:r>
      <w:bookmarkEnd w:id="95"/>
    </w:p>
    <w:p w14:paraId="50560BC4" w14:textId="1C382C8E" w:rsidR="00AC5161" w:rsidRPr="00342FBE" w:rsidRDefault="003B2F30" w:rsidP="00AC5161">
      <w:pPr>
        <w:pStyle w:val="Heading2"/>
      </w:pPr>
      <w:bookmarkStart w:id="96" w:name="_Toc172620066"/>
      <w:r>
        <w:t>P</w:t>
      </w:r>
      <w:r w:rsidR="00D8215E">
        <w:t>avaduojam</w:t>
      </w:r>
      <w:r>
        <w:t>o</w:t>
      </w:r>
      <w:r w:rsidR="00D8215E">
        <w:t xml:space="preserve"> </w:t>
      </w:r>
      <w:r>
        <w:t>asmens laiškų peradresavimas pavaduojančiam asmeniui patikrinimas</w:t>
      </w:r>
      <w:r w:rsidR="00457597">
        <w:t xml:space="preserve"> (RF-57)</w:t>
      </w:r>
      <w:bookmarkEnd w:id="96"/>
    </w:p>
    <w:p w14:paraId="1221C5F1" w14:textId="5F4F3DC0" w:rsidR="00672CD1" w:rsidRPr="00342FBE" w:rsidRDefault="00672CD1" w:rsidP="00AC5161">
      <w:r>
        <w:t xml:space="preserve">Veiksmus gali atlikti naudotojas turintis administravimo teises. </w:t>
      </w:r>
    </w:p>
    <w:p w14:paraId="6915416D" w14:textId="31ABC9F3" w:rsidR="00672CD1" w:rsidRPr="00342FBE" w:rsidRDefault="00672CD1" w:rsidP="00672CD1">
      <w:pPr>
        <w:pStyle w:val="Numeracija"/>
        <w:numPr>
          <w:ilvl w:val="0"/>
          <w:numId w:val="81"/>
        </w:numPr>
      </w:pPr>
      <w:r w:rsidRPr="00342FBE">
        <w:t>Pagrindiniame sistemos meniu pasirenkama „</w:t>
      </w:r>
      <w:r>
        <w:t>Administravimas</w:t>
      </w:r>
      <w:r w:rsidRPr="00342FBE">
        <w:t>“;</w:t>
      </w:r>
    </w:p>
    <w:p w14:paraId="573D19BF" w14:textId="32116B80" w:rsidR="003B2F30" w:rsidRDefault="00672CD1" w:rsidP="003B2F30">
      <w:pPr>
        <w:pStyle w:val="Numeracija"/>
        <w:numPr>
          <w:ilvl w:val="0"/>
          <w:numId w:val="16"/>
        </w:numPr>
      </w:pPr>
      <w:r w:rsidRPr="00342FBE">
        <w:t>At</w:t>
      </w:r>
      <w:r w:rsidR="003B2F30">
        <w:t>s</w:t>
      </w:r>
      <w:r w:rsidRPr="00342FBE">
        <w:t>idaroma</w:t>
      </w:r>
      <w:r w:rsidR="003B2F30">
        <w:t>s</w:t>
      </w:r>
      <w:r w:rsidR="00D8215E">
        <w:t xml:space="preserve"> meniu pasirinkimas </w:t>
      </w:r>
      <w:r w:rsidRPr="00342FBE">
        <w:t>„</w:t>
      </w:r>
      <w:r w:rsidR="003B2F30">
        <w:t>Darbuotojų pavadavimai</w:t>
      </w:r>
      <w:r w:rsidRPr="00342FBE">
        <w:t>“</w:t>
      </w:r>
      <w:r w:rsidR="003B2F30">
        <w:t>;</w:t>
      </w:r>
    </w:p>
    <w:p w14:paraId="6277FCF7" w14:textId="7C6AAAA2" w:rsidR="003A053D" w:rsidRPr="00342FBE" w:rsidRDefault="00BD7E38" w:rsidP="003A053D">
      <w:pPr>
        <w:pStyle w:val="Numeracija"/>
        <w:numPr>
          <w:ilvl w:val="0"/>
          <w:numId w:val="0"/>
        </w:numPr>
      </w:pPr>
      <w:r>
        <w:rPr>
          <w:noProof/>
        </w:rPr>
        <w:drawing>
          <wp:inline distT="0" distB="0" distL="0" distR="0" wp14:anchorId="23210190" wp14:editId="348ADE2D">
            <wp:extent cx="5498886" cy="2313833"/>
            <wp:effectExtent l="0" t="0" r="6985" b="0"/>
            <wp:docPr id="7240933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93379" name="Picture 1" descr="A screenshot of a computer&#10;&#10;Description automatically generated"/>
                    <pic:cNvPicPr/>
                  </pic:nvPicPr>
                  <pic:blipFill>
                    <a:blip r:embed="rId91"/>
                    <a:stretch>
                      <a:fillRect/>
                    </a:stretch>
                  </pic:blipFill>
                  <pic:spPr>
                    <a:xfrm>
                      <a:off x="0" y="0"/>
                      <a:ext cx="5504843" cy="2316340"/>
                    </a:xfrm>
                    <a:prstGeom prst="rect">
                      <a:avLst/>
                    </a:prstGeom>
                  </pic:spPr>
                </pic:pic>
              </a:graphicData>
            </a:graphic>
          </wp:inline>
        </w:drawing>
      </w:r>
    </w:p>
    <w:p w14:paraId="5E118635" w14:textId="11584260" w:rsidR="003B2F30" w:rsidRDefault="003B2F30" w:rsidP="003B2F30">
      <w:pPr>
        <w:pStyle w:val="Numeracija"/>
        <w:numPr>
          <w:ilvl w:val="0"/>
          <w:numId w:val="15"/>
        </w:numPr>
      </w:pPr>
      <w:r>
        <w:t xml:space="preserve">Užregistruojamas pavadavimas paspaudus </w:t>
      </w:r>
      <w:r w:rsidR="00124F67">
        <w:t>[Registruoti naują];</w:t>
      </w:r>
    </w:p>
    <w:p w14:paraId="60473C45" w14:textId="443C2A98" w:rsidR="003A053D" w:rsidRDefault="003A053D" w:rsidP="003A053D">
      <w:pPr>
        <w:pStyle w:val="Numeracija"/>
        <w:numPr>
          <w:ilvl w:val="0"/>
          <w:numId w:val="0"/>
        </w:numPr>
      </w:pPr>
      <w:r>
        <w:rPr>
          <w:noProof/>
        </w:rPr>
        <w:drawing>
          <wp:inline distT="0" distB="0" distL="0" distR="0" wp14:anchorId="533ADDBD" wp14:editId="7D1605D7">
            <wp:extent cx="3117272" cy="2384993"/>
            <wp:effectExtent l="0" t="0" r="6985" b="0"/>
            <wp:docPr id="7270707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70768" name="Picture 1" descr="A screenshot of a computer&#10;&#10;Description automatically generated"/>
                    <pic:cNvPicPr/>
                  </pic:nvPicPr>
                  <pic:blipFill>
                    <a:blip r:embed="rId92"/>
                    <a:stretch>
                      <a:fillRect/>
                    </a:stretch>
                  </pic:blipFill>
                  <pic:spPr>
                    <a:xfrm>
                      <a:off x="0" y="0"/>
                      <a:ext cx="3122095" cy="2388683"/>
                    </a:xfrm>
                    <a:prstGeom prst="rect">
                      <a:avLst/>
                    </a:prstGeom>
                  </pic:spPr>
                </pic:pic>
              </a:graphicData>
            </a:graphic>
          </wp:inline>
        </w:drawing>
      </w:r>
    </w:p>
    <w:p w14:paraId="1ABD4BCA" w14:textId="77777777" w:rsidR="00317329" w:rsidRDefault="00124F67" w:rsidP="00317329">
      <w:pPr>
        <w:pStyle w:val="Numeracija"/>
        <w:numPr>
          <w:ilvl w:val="0"/>
          <w:numId w:val="15"/>
        </w:numPr>
      </w:pPr>
      <w:r>
        <w:t>Išsaugojami duomenys</w:t>
      </w:r>
      <w:r w:rsidR="00317329">
        <w:t>;</w:t>
      </w:r>
    </w:p>
    <w:p w14:paraId="0866835B" w14:textId="14E96C22" w:rsidR="00317329" w:rsidRPr="00342FBE" w:rsidRDefault="00317329" w:rsidP="00BD7E38">
      <w:pPr>
        <w:pStyle w:val="Numeracija"/>
        <w:numPr>
          <w:ilvl w:val="0"/>
          <w:numId w:val="16"/>
        </w:numPr>
        <w:sectPr w:rsidR="00317329" w:rsidRPr="00342FBE" w:rsidSect="00652170">
          <w:footerReference w:type="default" r:id="rId93"/>
          <w:pgSz w:w="11907" w:h="16840" w:code="9"/>
          <w:pgMar w:top="1134" w:right="567" w:bottom="1134" w:left="1418" w:header="567" w:footer="255" w:gutter="0"/>
          <w:cols w:space="720"/>
          <w:docGrid w:linePitch="272"/>
        </w:sectPr>
      </w:pPr>
      <w:r>
        <w:t>Inicijuojama</w:t>
      </w:r>
      <w:r w:rsidR="00BD7E38">
        <w:t>s      informacinį pranešimą siunčianti taisyklė pagal informavimo taisyklių sąrašą, pavyzdžiui suformuojamas informacinis  pranešimas patikrų lape paspaudus mygtuką [Formuoti informacinį pranešimą]</w:t>
      </w:r>
      <w:r w:rsidR="00DA32F0">
        <w:t>.</w:t>
      </w:r>
    </w:p>
    <w:p w14:paraId="574E1AA1" w14:textId="77777777" w:rsidR="0011069F" w:rsidRPr="00342FBE" w:rsidRDefault="0011069F" w:rsidP="00B429CE">
      <w:pPr>
        <w:pStyle w:val="Heading1"/>
      </w:pPr>
      <w:bookmarkStart w:id="97" w:name="_Toc172620067"/>
      <w:r w:rsidRPr="00342FBE">
        <w:lastRenderedPageBreak/>
        <w:t>Pakeitimų registravimo žurnalas</w:t>
      </w:r>
      <w:bookmarkEnd w:id="97"/>
    </w:p>
    <w:tbl>
      <w:tblPr>
        <w:tblW w:w="5000" w:type="pct"/>
        <w:tblBorders>
          <w:top w:val="single" w:sz="4" w:space="0" w:color="76B531"/>
          <w:bottom w:val="single" w:sz="4" w:space="0" w:color="76B531"/>
          <w:insideH w:val="single" w:sz="4" w:space="0" w:color="76B531"/>
          <w:insideV w:val="single" w:sz="4" w:space="0" w:color="7F7F7F" w:themeColor="text1" w:themeTint="80"/>
        </w:tblBorders>
        <w:tblLook w:val="01E0" w:firstRow="1" w:lastRow="1" w:firstColumn="1" w:lastColumn="1" w:noHBand="0" w:noVBand="0"/>
      </w:tblPr>
      <w:tblGrid>
        <w:gridCol w:w="1534"/>
        <w:gridCol w:w="1074"/>
        <w:gridCol w:w="1778"/>
        <w:gridCol w:w="1034"/>
        <w:gridCol w:w="2887"/>
        <w:gridCol w:w="1615"/>
      </w:tblGrid>
      <w:tr w:rsidR="006364B2" w:rsidRPr="00342FBE" w14:paraId="574E1AA8" w14:textId="77777777" w:rsidTr="00074D21">
        <w:trPr>
          <w:tblHeader/>
        </w:trPr>
        <w:tc>
          <w:tcPr>
            <w:tcW w:w="773" w:type="pct"/>
            <w:shd w:val="clear" w:color="auto" w:fill="BEE3A5"/>
          </w:tcPr>
          <w:p w14:paraId="574E1AA2" w14:textId="77777777" w:rsidR="006364B2" w:rsidRPr="00342FBE" w:rsidRDefault="006364B2" w:rsidP="00C337AD">
            <w:pPr>
              <w:spacing w:after="100"/>
              <w:ind w:firstLine="0"/>
              <w:jc w:val="center"/>
              <w:rPr>
                <w:b/>
              </w:rPr>
            </w:pPr>
            <w:r w:rsidRPr="00342FBE">
              <w:rPr>
                <w:b/>
              </w:rPr>
              <w:t>Data</w:t>
            </w:r>
          </w:p>
        </w:tc>
        <w:tc>
          <w:tcPr>
            <w:tcW w:w="541" w:type="pct"/>
            <w:shd w:val="clear" w:color="auto" w:fill="BEE3A5"/>
          </w:tcPr>
          <w:p w14:paraId="574E1AA3" w14:textId="77777777" w:rsidR="006364B2" w:rsidRPr="00342FBE" w:rsidRDefault="00D503DA" w:rsidP="00C337AD">
            <w:pPr>
              <w:spacing w:after="100"/>
              <w:ind w:firstLine="0"/>
              <w:jc w:val="center"/>
              <w:rPr>
                <w:b/>
              </w:rPr>
            </w:pPr>
            <w:r w:rsidRPr="00342FBE">
              <w:rPr>
                <w:b/>
              </w:rPr>
              <w:t>Versija</w:t>
            </w:r>
          </w:p>
        </w:tc>
        <w:tc>
          <w:tcPr>
            <w:tcW w:w="896" w:type="pct"/>
            <w:shd w:val="clear" w:color="auto" w:fill="BEE3A5"/>
          </w:tcPr>
          <w:p w14:paraId="574E1AA4" w14:textId="77777777" w:rsidR="006364B2" w:rsidRPr="00342FBE" w:rsidRDefault="006364B2" w:rsidP="00C337AD">
            <w:pPr>
              <w:spacing w:after="100"/>
              <w:ind w:firstLine="0"/>
              <w:jc w:val="center"/>
              <w:rPr>
                <w:b/>
              </w:rPr>
            </w:pPr>
            <w:r w:rsidRPr="00342FBE">
              <w:rPr>
                <w:b/>
              </w:rPr>
              <w:t xml:space="preserve">Pakeitimo tipas </w:t>
            </w:r>
            <w:r w:rsidRPr="00342FBE">
              <w:rPr>
                <w:rStyle w:val="FootnoteReference"/>
                <w:b/>
              </w:rPr>
              <w:footnoteReference w:id="1"/>
            </w:r>
          </w:p>
        </w:tc>
        <w:tc>
          <w:tcPr>
            <w:tcW w:w="521" w:type="pct"/>
            <w:shd w:val="clear" w:color="auto" w:fill="BEE3A5"/>
          </w:tcPr>
          <w:p w14:paraId="574E1AA5" w14:textId="77777777" w:rsidR="006364B2" w:rsidRPr="00342FBE" w:rsidRDefault="006364B2" w:rsidP="00C337AD">
            <w:pPr>
              <w:spacing w:after="100"/>
              <w:ind w:firstLine="0"/>
              <w:jc w:val="center"/>
              <w:rPr>
                <w:b/>
              </w:rPr>
            </w:pPr>
            <w:r w:rsidRPr="00342FBE">
              <w:rPr>
                <w:b/>
              </w:rPr>
              <w:t>Keistas skyrius</w:t>
            </w:r>
          </w:p>
        </w:tc>
        <w:tc>
          <w:tcPr>
            <w:tcW w:w="1455" w:type="pct"/>
            <w:shd w:val="clear" w:color="auto" w:fill="BEE3A5"/>
          </w:tcPr>
          <w:p w14:paraId="574E1AA6" w14:textId="77777777" w:rsidR="006364B2" w:rsidRPr="00342FBE" w:rsidRDefault="006364B2" w:rsidP="00C337AD">
            <w:pPr>
              <w:spacing w:after="100"/>
              <w:ind w:firstLine="0"/>
              <w:jc w:val="center"/>
              <w:rPr>
                <w:b/>
              </w:rPr>
            </w:pPr>
            <w:r w:rsidRPr="00342FBE">
              <w:rPr>
                <w:b/>
              </w:rPr>
              <w:t>Pakeitimo aprašas ir priežastis</w:t>
            </w:r>
          </w:p>
        </w:tc>
        <w:tc>
          <w:tcPr>
            <w:tcW w:w="814" w:type="pct"/>
            <w:shd w:val="clear" w:color="auto" w:fill="BEE3A5"/>
          </w:tcPr>
          <w:p w14:paraId="574E1AA7" w14:textId="77777777" w:rsidR="006364B2" w:rsidRPr="00342FBE" w:rsidRDefault="006364B2" w:rsidP="00C337AD">
            <w:pPr>
              <w:spacing w:after="100"/>
              <w:ind w:firstLine="0"/>
              <w:jc w:val="center"/>
              <w:rPr>
                <w:b/>
              </w:rPr>
            </w:pPr>
            <w:r w:rsidRPr="00342FBE">
              <w:rPr>
                <w:b/>
              </w:rPr>
              <w:t>Pakeitimus atliko</w:t>
            </w:r>
          </w:p>
        </w:tc>
      </w:tr>
      <w:tr w:rsidR="006364B2" w:rsidRPr="00342FBE" w14:paraId="574E1AAF" w14:textId="77777777" w:rsidTr="00074D21">
        <w:tc>
          <w:tcPr>
            <w:tcW w:w="773" w:type="pct"/>
          </w:tcPr>
          <w:p w14:paraId="574E1AA9" w14:textId="6211B11C" w:rsidR="006364B2" w:rsidRPr="00342FBE" w:rsidRDefault="00F60153" w:rsidP="00E2742A">
            <w:pPr>
              <w:pStyle w:val="Tekstaslentels"/>
            </w:pPr>
            <w:r>
              <w:t>2024-02-15</w:t>
            </w:r>
          </w:p>
        </w:tc>
        <w:tc>
          <w:tcPr>
            <w:tcW w:w="541" w:type="pct"/>
          </w:tcPr>
          <w:p w14:paraId="574E1AAA" w14:textId="256AA108" w:rsidR="006364B2" w:rsidRPr="00342FBE" w:rsidRDefault="00315844" w:rsidP="00E2742A">
            <w:pPr>
              <w:pStyle w:val="Tekstaslentels"/>
            </w:pPr>
            <w:r w:rsidRPr="00342FBE">
              <w:t>0.1</w:t>
            </w:r>
          </w:p>
        </w:tc>
        <w:tc>
          <w:tcPr>
            <w:tcW w:w="896" w:type="pct"/>
          </w:tcPr>
          <w:p w14:paraId="574E1AAB" w14:textId="77777777" w:rsidR="006364B2" w:rsidRPr="00342FBE" w:rsidRDefault="006364B2" w:rsidP="00E2742A">
            <w:pPr>
              <w:pStyle w:val="Tekstaslentels"/>
            </w:pPr>
            <w:r w:rsidRPr="00342FBE">
              <w:t>Pradinė versija</w:t>
            </w:r>
          </w:p>
        </w:tc>
        <w:tc>
          <w:tcPr>
            <w:tcW w:w="521" w:type="pct"/>
          </w:tcPr>
          <w:p w14:paraId="574E1AAC" w14:textId="77777777" w:rsidR="006364B2" w:rsidRPr="00342FBE" w:rsidRDefault="006364B2" w:rsidP="00E2742A">
            <w:pPr>
              <w:pStyle w:val="Tekstaslentels"/>
            </w:pPr>
          </w:p>
        </w:tc>
        <w:tc>
          <w:tcPr>
            <w:tcW w:w="1455" w:type="pct"/>
          </w:tcPr>
          <w:p w14:paraId="574E1AAD" w14:textId="77777777" w:rsidR="006364B2" w:rsidRPr="00342FBE" w:rsidRDefault="006364B2" w:rsidP="00E2742A">
            <w:pPr>
              <w:pStyle w:val="Tekstaslentels"/>
            </w:pPr>
          </w:p>
        </w:tc>
        <w:tc>
          <w:tcPr>
            <w:tcW w:w="814" w:type="pct"/>
          </w:tcPr>
          <w:p w14:paraId="574E1AAE" w14:textId="3855B7E8" w:rsidR="006364B2" w:rsidRPr="00342FBE" w:rsidRDefault="00F30769" w:rsidP="00E2742A">
            <w:pPr>
              <w:pStyle w:val="Tekstaslentels"/>
            </w:pPr>
            <w:r w:rsidRPr="00342FBE">
              <w:t>Valdas Medelinskas</w:t>
            </w:r>
          </w:p>
        </w:tc>
      </w:tr>
      <w:tr w:rsidR="006364B2" w:rsidRPr="00342FBE" w14:paraId="574E1AB6" w14:textId="77777777" w:rsidTr="00074D21">
        <w:tc>
          <w:tcPr>
            <w:tcW w:w="773" w:type="pct"/>
          </w:tcPr>
          <w:p w14:paraId="574E1AB0" w14:textId="6F593E18" w:rsidR="006364B2" w:rsidRPr="00342FBE" w:rsidRDefault="00F60153" w:rsidP="00E2742A">
            <w:pPr>
              <w:pStyle w:val="Tekstaslentels"/>
            </w:pPr>
            <w:r>
              <w:t>2024-06-11</w:t>
            </w:r>
          </w:p>
        </w:tc>
        <w:tc>
          <w:tcPr>
            <w:tcW w:w="541" w:type="pct"/>
          </w:tcPr>
          <w:p w14:paraId="574E1AB1" w14:textId="7A765814" w:rsidR="006364B2" w:rsidRPr="00342FBE" w:rsidRDefault="00F60153" w:rsidP="00E2742A">
            <w:pPr>
              <w:pStyle w:val="Tekstaslentels"/>
            </w:pPr>
            <w:r>
              <w:t>1.0</w:t>
            </w:r>
          </w:p>
        </w:tc>
        <w:tc>
          <w:tcPr>
            <w:tcW w:w="896" w:type="pct"/>
          </w:tcPr>
          <w:p w14:paraId="574E1AB2" w14:textId="46A56B8D" w:rsidR="006364B2" w:rsidRPr="00342FBE" w:rsidRDefault="00F60153" w:rsidP="00E2742A">
            <w:pPr>
              <w:pStyle w:val="Tekstaslentels"/>
            </w:pPr>
            <w:r>
              <w:t>Galutinė versija</w:t>
            </w:r>
          </w:p>
        </w:tc>
        <w:tc>
          <w:tcPr>
            <w:tcW w:w="521" w:type="pct"/>
          </w:tcPr>
          <w:p w14:paraId="574E1AB3" w14:textId="77777777" w:rsidR="006364B2" w:rsidRPr="00342FBE" w:rsidRDefault="006364B2" w:rsidP="00E2742A">
            <w:pPr>
              <w:pStyle w:val="Tekstaslentels"/>
            </w:pPr>
          </w:p>
        </w:tc>
        <w:tc>
          <w:tcPr>
            <w:tcW w:w="1455" w:type="pct"/>
          </w:tcPr>
          <w:p w14:paraId="574E1AB4" w14:textId="77777777" w:rsidR="006364B2" w:rsidRPr="00342FBE" w:rsidRDefault="006364B2" w:rsidP="00E2742A">
            <w:pPr>
              <w:pStyle w:val="Tekstaslentels"/>
            </w:pPr>
          </w:p>
        </w:tc>
        <w:tc>
          <w:tcPr>
            <w:tcW w:w="814" w:type="pct"/>
          </w:tcPr>
          <w:p w14:paraId="574E1AB5" w14:textId="33E072D5" w:rsidR="006364B2" w:rsidRPr="00342FBE" w:rsidRDefault="00F60153" w:rsidP="00E2742A">
            <w:pPr>
              <w:pStyle w:val="Tekstaslentels"/>
            </w:pPr>
            <w:r>
              <w:t>Valdas Medelinskas</w:t>
            </w:r>
          </w:p>
        </w:tc>
      </w:tr>
    </w:tbl>
    <w:p w14:paraId="574E1ABE" w14:textId="77777777" w:rsidR="00715AFF" w:rsidRPr="00342FBE" w:rsidRDefault="00715AFF" w:rsidP="0011069F">
      <w:pPr>
        <w:rPr>
          <w:szCs w:val="20"/>
        </w:rPr>
      </w:pPr>
    </w:p>
    <w:sectPr w:rsidR="00715AFF" w:rsidRPr="00342FBE" w:rsidSect="00652170">
      <w:pgSz w:w="11907" w:h="16840" w:code="9"/>
      <w:pgMar w:top="1134" w:right="567" w:bottom="1134" w:left="1418" w:header="567" w:footer="255"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47E2DE" w14:textId="77777777" w:rsidR="00341C26" w:rsidRDefault="00341C26">
      <w:r>
        <w:separator/>
      </w:r>
    </w:p>
  </w:endnote>
  <w:endnote w:type="continuationSeparator" w:id="0">
    <w:p w14:paraId="58638CDB" w14:textId="77777777" w:rsidR="00341C26" w:rsidRDefault="00341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panose1 w:val="00000000000000000000"/>
    <w:charset w:val="00"/>
    <w:family w:val="roman"/>
    <w:notTrueType/>
    <w:pitch w:val="variable"/>
    <w:sig w:usb0="00000007" w:usb1="00000000" w:usb2="00000000" w:usb3="00000000" w:csb0="00000081"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A00002AF" w:usb1="5000204B"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C92EFB" w:rsidRPr="004A3B6F" w14:paraId="574E1AEC" w14:textId="77777777" w:rsidTr="00022773">
      <w:tc>
        <w:tcPr>
          <w:tcW w:w="1375" w:type="pct"/>
          <w:tcBorders>
            <w:top w:val="single" w:sz="4" w:space="0" w:color="595959" w:themeColor="text1" w:themeTint="A6"/>
          </w:tcBorders>
        </w:tcPr>
        <w:p w14:paraId="574E1AE9" w14:textId="33705756" w:rsidR="00C92EFB" w:rsidRPr="004A3B6F" w:rsidRDefault="00115268">
          <w:pPr>
            <w:pStyle w:val="Footer"/>
            <w:rPr>
              <w:color w:val="595959" w:themeColor="text1" w:themeTint="A6"/>
              <w:sz w:val="18"/>
              <w:szCs w:val="18"/>
            </w:rPr>
          </w:pPr>
          <w:r>
            <w:rPr>
              <w:noProof/>
              <w:color w:val="595959" w:themeColor="text1" w:themeTint="A6"/>
              <w:sz w:val="18"/>
              <w:szCs w:val="18"/>
            </w:rPr>
            <mc:AlternateContent>
              <mc:Choice Requires="wps">
                <w:drawing>
                  <wp:anchor distT="0" distB="0" distL="114300" distR="114300" simplePos="1" relativeHeight="251657216" behindDoc="0" locked="0" layoutInCell="0" allowOverlap="1" wp14:anchorId="77D34F50" wp14:editId="27BFA7DE">
                    <wp:simplePos x="0" y="10252472"/>
                    <wp:positionH relativeFrom="page">
                      <wp:posOffset>0</wp:posOffset>
                    </wp:positionH>
                    <wp:positionV relativeFrom="page">
                      <wp:posOffset>10252075</wp:posOffset>
                    </wp:positionV>
                    <wp:extent cx="7560945" cy="250190"/>
                    <wp:effectExtent l="0" t="0" r="0" b="0"/>
                    <wp:wrapNone/>
                    <wp:docPr id="44" name="MSIPCMa854470284954bebd8fed9f5" descr="{&quot;HashCode&quot;:-1883315428,&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5019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D48D13B" w14:textId="5A4AE6AE" w:rsidR="00115268" w:rsidRPr="00115268" w:rsidRDefault="00115268" w:rsidP="00115268">
                                <w:pPr>
                                  <w:jc w:val="left"/>
                                  <w:rPr>
                                    <w:color w:val="000000"/>
                                    <w:sz w:val="16"/>
                                  </w:rPr>
                                </w:pPr>
                                <w:proofErr w:type="spellStart"/>
                                <w:r w:rsidRPr="00115268">
                                  <w:rPr>
                                    <w:color w:val="000000"/>
                                    <w:sz w:val="16"/>
                                  </w:rPr>
                                  <w:t>Sensitivity</w:t>
                                </w:r>
                                <w:proofErr w:type="spellEnd"/>
                                <w:r w:rsidRPr="00115268">
                                  <w:rPr>
                                    <w:color w:val="000000"/>
                                    <w:sz w:val="16"/>
                                  </w:rPr>
                                  <w:t xml:space="preserve">: </w:t>
                                </w:r>
                                <w:proofErr w:type="spellStart"/>
                                <w:r w:rsidRPr="00115268">
                                  <w:rPr>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77D34F50" id="_x0000_t202" coordsize="21600,21600" o:spt="202" path="m,l,21600r21600,l21600,xe">
                    <v:stroke joinstyle="miter"/>
                    <v:path gradientshapeok="t" o:connecttype="rect"/>
                  </v:shapetype>
                  <v:shape id="MSIPCMa854470284954bebd8fed9f5" o:spid="_x0000_s1026" type="#_x0000_t202" alt="{&quot;HashCode&quot;:-1883315428,&quot;Height&quot;:842.0,&quot;Width&quot;:595.0,&quot;Placement&quot;:&quot;Footer&quot;,&quot;Index&quot;:&quot;Primary&quot;,&quot;Section&quot;:1,&quot;Top&quot;:0.0,&quot;Left&quot;:0.0}" style="position:absolute;left:0;text-align:left;margin-left:0;margin-top:807.25pt;width:595.35pt;height:19.7pt;z-index:25165721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" o:allowincell="f" filled="f" stroked="f" strokeweight=".5pt">
                    <v:textbox inset="20pt,0,,0">
                      <w:txbxContent>
                        <w:p w14:paraId="2D48D13B" w14:textId="5A4AE6AE" w:rsidR="00115268" w:rsidRPr="00115268" w:rsidRDefault="00115268" w:rsidP="00115268">
                          <w:pPr>
                            <w:jc w:val="left"/>
                            <w:rPr>
                              <w:color w:val="000000"/>
                              <w:sz w:val="16"/>
                            </w:rPr>
                          </w:pPr>
                          <w:proofErr w:type="spellStart"/>
                          <w:r w:rsidRPr="00115268">
                            <w:rPr>
                              <w:color w:val="000000"/>
                              <w:sz w:val="16"/>
                            </w:rPr>
                            <w:t>Sensitivity</w:t>
                          </w:r>
                          <w:proofErr w:type="spellEnd"/>
                          <w:r w:rsidRPr="00115268">
                            <w:rPr>
                              <w:color w:val="000000"/>
                              <w:sz w:val="16"/>
                            </w:rPr>
                            <w:t xml:space="preserve">: </w:t>
                          </w:r>
                          <w:proofErr w:type="spellStart"/>
                          <w:r w:rsidRPr="00115268">
                            <w:rPr>
                              <w:color w:val="000000"/>
                              <w:sz w:val="16"/>
                            </w:rPr>
                            <w:t>Internal</w:t>
                          </w:r>
                          <w:proofErr w:type="spellEnd"/>
                        </w:p>
                      </w:txbxContent>
                    </v:textbox>
                    <w10:wrap anchorx="page" anchory="page"/>
                  </v:shape>
                </w:pict>
              </mc:Fallback>
            </mc:AlternateContent>
          </w:r>
          <w:r w:rsidR="00C92EFB" w:rsidRPr="004A3B6F">
            <w:rPr>
              <w:color w:val="595959" w:themeColor="text1" w:themeTint="A6"/>
              <w:sz w:val="18"/>
              <w:szCs w:val="18"/>
            </w:rPr>
            <w:t>KONFIDENCIALU</w:t>
          </w:r>
        </w:p>
      </w:tc>
      <w:tc>
        <w:tcPr>
          <w:tcW w:w="2052" w:type="pct"/>
          <w:tcBorders>
            <w:top w:val="single" w:sz="4" w:space="0" w:color="595959" w:themeColor="text1" w:themeTint="A6"/>
          </w:tcBorders>
        </w:tcPr>
        <w:p w14:paraId="574E1AEA" w14:textId="76B881DD" w:rsidR="00C92EFB" w:rsidRPr="004A3B6F" w:rsidRDefault="00C92EFB">
          <w:pPr>
            <w:pStyle w:val="Footer"/>
            <w:rPr>
              <w:color w:val="595959" w:themeColor="text1" w:themeTint="A6"/>
              <w:sz w:val="18"/>
              <w:szCs w:val="18"/>
            </w:rPr>
          </w:pPr>
          <w:r w:rsidRPr="004A3B6F">
            <w:rPr>
              <w:color w:val="595959" w:themeColor="text1" w:themeTint="A6"/>
              <w:sz w:val="18"/>
              <w:szCs w:val="18"/>
            </w:rPr>
            <w:t xml:space="preserve"> </w:t>
          </w:r>
          <w:r w:rsidR="008B70D2">
            <w:rPr>
              <w:color w:val="595959" w:themeColor="text1" w:themeTint="A6"/>
              <w:sz w:val="18"/>
              <w:szCs w:val="18"/>
            </w:rPr>
            <w:fldChar w:fldCharType="begin"/>
          </w:r>
          <w:r w:rsidR="008B70D2">
            <w:rPr>
              <w:color w:val="595959" w:themeColor="text1" w:themeTint="A6"/>
              <w:sz w:val="18"/>
              <w:szCs w:val="18"/>
            </w:rPr>
            <w:instrText xml:space="preserve"> DATE  \@ "yyyy"  \* MERGEFORMAT </w:instrText>
          </w:r>
          <w:r w:rsidR="008B70D2">
            <w:rPr>
              <w:color w:val="595959" w:themeColor="text1" w:themeTint="A6"/>
              <w:sz w:val="18"/>
              <w:szCs w:val="18"/>
            </w:rPr>
            <w:fldChar w:fldCharType="separate"/>
          </w:r>
          <w:r w:rsidR="00100B2D">
            <w:rPr>
              <w:noProof/>
              <w:color w:val="595959" w:themeColor="text1" w:themeTint="A6"/>
              <w:sz w:val="18"/>
              <w:szCs w:val="18"/>
            </w:rPr>
            <w:t>2024</w:t>
          </w:r>
          <w:r w:rsidR="008B70D2">
            <w:rPr>
              <w:color w:val="595959" w:themeColor="text1" w:themeTint="A6"/>
              <w:sz w:val="18"/>
              <w:szCs w:val="18"/>
            </w:rPr>
            <w:fldChar w:fldCharType="end"/>
          </w:r>
        </w:p>
      </w:tc>
      <w:tc>
        <w:tcPr>
          <w:tcW w:w="1572" w:type="pct"/>
          <w:tcBorders>
            <w:top w:val="single" w:sz="4" w:space="0" w:color="595959" w:themeColor="text1" w:themeTint="A6"/>
          </w:tcBorders>
        </w:tcPr>
        <w:p w14:paraId="574E1AEB" w14:textId="77777777" w:rsidR="00C92EFB" w:rsidRPr="004A3B6F" w:rsidRDefault="00C92EFB"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30</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32</w:t>
          </w:r>
          <w:r w:rsidRPr="004A3B6F">
            <w:rPr>
              <w:color w:val="595959" w:themeColor="text1" w:themeTint="A6"/>
              <w:sz w:val="18"/>
              <w:szCs w:val="18"/>
            </w:rPr>
            <w:fldChar w:fldCharType="end"/>
          </w:r>
        </w:p>
      </w:tc>
    </w:tr>
  </w:tbl>
  <w:p w14:paraId="574E1AED" w14:textId="77777777" w:rsidR="00C92EFB" w:rsidRPr="00544B68" w:rsidRDefault="00C92EFB" w:rsidP="00544B6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50AC85" w14:textId="65B8B16D" w:rsidR="00C92EFB" w:rsidRPr="00FD07D1" w:rsidRDefault="00115268" w:rsidP="00836A7A">
    <w:pPr>
      <w:pStyle w:val="Footer"/>
      <w:rPr>
        <w:sz w:val="18"/>
      </w:rPr>
    </w:pPr>
    <w:r>
      <w:rPr>
        <w:noProof/>
        <w:sz w:val="18"/>
      </w:rPr>
      <mc:AlternateContent>
        <mc:Choice Requires="wps">
          <w:drawing>
            <wp:anchor distT="0" distB="0" distL="114300" distR="114300" simplePos="0" relativeHeight="251666432" behindDoc="0" locked="0" layoutInCell="0" allowOverlap="1" wp14:anchorId="797B9456" wp14:editId="18BD6C08">
              <wp:simplePos x="0" y="0"/>
              <wp:positionH relativeFrom="page">
                <wp:posOffset>0</wp:posOffset>
              </wp:positionH>
              <wp:positionV relativeFrom="page">
                <wp:posOffset>10252075</wp:posOffset>
              </wp:positionV>
              <wp:extent cx="7560945" cy="250190"/>
              <wp:effectExtent l="0" t="0" r="0" b="0"/>
              <wp:wrapNone/>
              <wp:docPr id="47" name="MSIPCMdb3247e78d761e8fa2bbb8e5" descr="{&quot;HashCode&quot;:-1883315428,&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5019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3F5E402" w14:textId="0C06744F" w:rsidR="00115268" w:rsidRPr="00115268" w:rsidRDefault="00115268" w:rsidP="00115268">
                          <w:pPr>
                            <w:jc w:val="left"/>
                            <w:rPr>
                              <w:color w:val="000000"/>
                              <w:sz w:val="16"/>
                            </w:rPr>
                          </w:pPr>
                          <w:proofErr w:type="spellStart"/>
                          <w:r w:rsidRPr="00115268">
                            <w:rPr>
                              <w:color w:val="000000"/>
                              <w:sz w:val="16"/>
                            </w:rPr>
                            <w:t>Sensitivity</w:t>
                          </w:r>
                          <w:proofErr w:type="spellEnd"/>
                          <w:r w:rsidRPr="00115268">
                            <w:rPr>
                              <w:color w:val="000000"/>
                              <w:sz w:val="16"/>
                            </w:rPr>
                            <w:t xml:space="preserve">: </w:t>
                          </w:r>
                          <w:proofErr w:type="spellStart"/>
                          <w:r w:rsidRPr="00115268">
                            <w:rPr>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797B9456" id="_x0000_t202" coordsize="21600,21600" o:spt="202" path="m,l,21600r21600,l21600,xe">
              <v:stroke joinstyle="miter"/>
              <v:path gradientshapeok="t" o:connecttype="rect"/>
            </v:shapetype>
            <v:shape id="MSIPCMdb3247e78d761e8fa2bbb8e5" o:spid="_x0000_s1027" type="#_x0000_t202" alt="{&quot;HashCode&quot;:-1883315428,&quot;Height&quot;:842.0,&quot;Width&quot;:595.0,&quot;Placement&quot;:&quot;Footer&quot;,&quot;Index&quot;:&quot;FirstPage&quot;,&quot;Section&quot;:1,&quot;Top&quot;:0.0,&quot;Left&quot;:0.0}" style="position:absolute;left:0;text-align:left;margin-left:0;margin-top:807.25pt;width:595.35pt;height:19.7pt;z-index:25166643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" o:allowincell="f" filled="f" stroked="f" strokeweight=".5pt">
              <v:textbox inset="20pt,0,,0">
                <w:txbxContent>
                  <w:p w14:paraId="53F5E402" w14:textId="0C06744F" w:rsidR="00115268" w:rsidRPr="00115268" w:rsidRDefault="00115268" w:rsidP="00115268">
                    <w:pPr>
                      <w:jc w:val="left"/>
                      <w:rPr>
                        <w:color w:val="000000"/>
                        <w:sz w:val="16"/>
                      </w:rPr>
                    </w:pPr>
                    <w:proofErr w:type="spellStart"/>
                    <w:r w:rsidRPr="00115268">
                      <w:rPr>
                        <w:color w:val="000000"/>
                        <w:sz w:val="16"/>
                      </w:rPr>
                      <w:t>Sensitivity</w:t>
                    </w:r>
                    <w:proofErr w:type="spellEnd"/>
                    <w:r w:rsidRPr="00115268">
                      <w:rPr>
                        <w:color w:val="000000"/>
                        <w:sz w:val="16"/>
                      </w:rPr>
                      <w:t xml:space="preserve">: </w:t>
                    </w:r>
                    <w:proofErr w:type="spellStart"/>
                    <w:r w:rsidRPr="00115268">
                      <w:rPr>
                        <w:color w:val="000000"/>
                        <w:sz w:val="16"/>
                      </w:rPr>
                      <w:t>Internal</w:t>
                    </w:r>
                    <w:proofErr w:type="spellEnd"/>
                  </w:p>
                </w:txbxContent>
              </v:textbox>
              <w10:wrap anchorx="page" anchory="page"/>
            </v:shape>
          </w:pict>
        </mc:Fallback>
      </mc:AlternateContent>
    </w:r>
    <w:r w:rsidR="00C92EFB" w:rsidRPr="00FD07D1">
      <w:rPr>
        <w:sz w:val="18"/>
      </w:rPr>
      <w:fldChar w:fldCharType="begin"/>
    </w:r>
    <w:r w:rsidR="00C92EFB" w:rsidRPr="00FD07D1">
      <w:rPr>
        <w:sz w:val="18"/>
      </w:rPr>
      <w:instrText xml:space="preserve"> NUMPAGES </w:instrText>
    </w:r>
    <w:r w:rsidR="00C92EFB" w:rsidRPr="00FD07D1">
      <w:rPr>
        <w:sz w:val="18"/>
      </w:rPr>
      <w:fldChar w:fldCharType="separate"/>
    </w:r>
    <w:r w:rsidR="00C92EFB">
      <w:rPr>
        <w:noProof/>
        <w:sz w:val="18"/>
      </w:rPr>
      <w:t>33</w:t>
    </w:r>
    <w:r w:rsidR="00C92EFB" w:rsidRPr="00FD07D1">
      <w:rPr>
        <w:noProof/>
        <w:sz w:val="18"/>
      </w:rPr>
      <w:fldChar w:fldCharType="end"/>
    </w:r>
    <w:r w:rsidR="00C92EFB" w:rsidRPr="00FD07D1">
      <w:rPr>
        <w:sz w:val="18"/>
      </w:rPr>
      <w:t xml:space="preserve"> puslapiai</w:t>
    </w:r>
  </w:p>
  <w:p w14:paraId="7C48A4A7" w14:textId="596ED721" w:rsidR="00C92EFB" w:rsidRPr="00FD07D1" w:rsidRDefault="00C92EFB" w:rsidP="00836A7A">
    <w:pPr>
      <w:pStyle w:val="Footer"/>
      <w:rPr>
        <w:sz w:val="18"/>
      </w:rPr>
    </w:pPr>
  </w:p>
  <w:p w14:paraId="09E1A54A" w14:textId="21BCD2A7" w:rsidR="00C92EFB" w:rsidRPr="00FD07D1" w:rsidRDefault="00C92EFB" w:rsidP="00836A7A">
    <w:pPr>
      <w:pStyle w:val="Footer"/>
      <w:rPr>
        <w:sz w:val="18"/>
      </w:rPr>
    </w:pPr>
  </w:p>
  <w:p w14:paraId="4498455E" w14:textId="22C619F2" w:rsidR="00C92EFB" w:rsidRPr="00FD07D1" w:rsidRDefault="008B70D2" w:rsidP="00836A7A">
    <w:pPr>
      <w:pStyle w:val="Footer"/>
      <w:rPr>
        <w:sz w:val="18"/>
      </w:rPr>
    </w:pPr>
    <w:r>
      <w:rPr>
        <w:sz w:val="18"/>
      </w:rPr>
      <w:fldChar w:fldCharType="begin"/>
    </w:r>
    <w:r>
      <w:rPr>
        <w:sz w:val="18"/>
      </w:rPr>
      <w:instrText xml:space="preserve"> DATE  \@ "yyyy"  \* MERGEFORMAT </w:instrText>
    </w:r>
    <w:r>
      <w:rPr>
        <w:sz w:val="18"/>
      </w:rPr>
      <w:fldChar w:fldCharType="separate"/>
    </w:r>
    <w:r w:rsidR="00100B2D">
      <w:rPr>
        <w:noProof/>
        <w:sz w:val="18"/>
      </w:rPr>
      <w:t>2024</w:t>
    </w:r>
    <w:r>
      <w:rPr>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C92EFB" w:rsidRPr="004A3B6F" w14:paraId="756D1E14" w14:textId="77777777" w:rsidTr="00022773">
      <w:tc>
        <w:tcPr>
          <w:tcW w:w="1375" w:type="pct"/>
          <w:tcBorders>
            <w:top w:val="single" w:sz="4" w:space="0" w:color="595959" w:themeColor="text1" w:themeTint="A6"/>
          </w:tcBorders>
        </w:tcPr>
        <w:p w14:paraId="63621EA4" w14:textId="1BB1B09E" w:rsidR="00C92EFB" w:rsidRPr="004A3B6F" w:rsidRDefault="00115268">
          <w:pPr>
            <w:pStyle w:val="Footer"/>
            <w:rPr>
              <w:color w:val="595959" w:themeColor="text1" w:themeTint="A6"/>
              <w:sz w:val="18"/>
              <w:szCs w:val="18"/>
            </w:rPr>
          </w:pPr>
          <w:r>
            <w:rPr>
              <w:noProof/>
              <w:color w:val="595959" w:themeColor="text1" w:themeTint="A6"/>
              <w:sz w:val="18"/>
              <w:szCs w:val="18"/>
            </w:rPr>
            <mc:AlternateContent>
              <mc:Choice Requires="wps">
                <w:drawing>
                  <wp:anchor distT="0" distB="0" distL="114300" distR="114300" simplePos="0" relativeHeight="251667456" behindDoc="0" locked="0" layoutInCell="0" allowOverlap="1" wp14:anchorId="103333C7" wp14:editId="308798CE">
                    <wp:simplePos x="0" y="0"/>
                    <wp:positionH relativeFrom="page">
                      <wp:posOffset>0</wp:posOffset>
                    </wp:positionH>
                    <wp:positionV relativeFrom="page">
                      <wp:posOffset>10252075</wp:posOffset>
                    </wp:positionV>
                    <wp:extent cx="7560945" cy="250190"/>
                    <wp:effectExtent l="0" t="0" r="0" b="0"/>
                    <wp:wrapNone/>
                    <wp:docPr id="48" name="MSIPCM35b1491d9ebc4ec779fcbd0e" descr="{&quot;HashCode&quot;:-1883315428,&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60945" cy="25019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C0D6D44" w14:textId="6990A0FD" w:rsidR="00115268" w:rsidRPr="00115268" w:rsidRDefault="00115268" w:rsidP="00115268">
                                <w:pPr>
                                  <w:jc w:val="left"/>
                                  <w:rPr>
                                    <w:color w:val="000000"/>
                                    <w:sz w:val="16"/>
                                  </w:rPr>
                                </w:pPr>
                                <w:proofErr w:type="spellStart"/>
                                <w:r w:rsidRPr="00115268">
                                  <w:rPr>
                                    <w:color w:val="000000"/>
                                    <w:sz w:val="16"/>
                                  </w:rPr>
                                  <w:t>Sensitivity</w:t>
                                </w:r>
                                <w:proofErr w:type="spellEnd"/>
                                <w:r w:rsidRPr="00115268">
                                  <w:rPr>
                                    <w:color w:val="000000"/>
                                    <w:sz w:val="16"/>
                                  </w:rPr>
                                  <w:t xml:space="preserve">: </w:t>
                                </w:r>
                                <w:proofErr w:type="spellStart"/>
                                <w:r w:rsidRPr="00115268">
                                  <w:rPr>
                                    <w:color w:val="000000"/>
                                    <w:sz w:val="16"/>
                                  </w:rPr>
                                  <w:t>Internal</w:t>
                                </w:r>
                                <w:proofErr w:type="spellEnd"/>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103333C7" id="_x0000_t202" coordsize="21600,21600" o:spt="202" path="m,l,21600r21600,l21600,xe">
                    <v:stroke joinstyle="miter"/>
                    <v:path gradientshapeok="t" o:connecttype="rect"/>
                  </v:shapetype>
                  <v:shape id="MSIPCM35b1491d9ebc4ec779fcbd0e" o:spid="_x0000_s1028" type="#_x0000_t202" alt="{&quot;HashCode&quot;:-1883315428,&quot;Height&quot;:842.0,&quot;Width&quot;:595.0,&quot;Placement&quot;:&quot;Footer&quot;,&quot;Index&quot;:&quot;Primary&quot;,&quot;Section&quot;:2,&quot;Top&quot;:0.0,&quot;Left&quot;:0.0}" style="position:absolute;left:0;text-align:left;margin-left:0;margin-top:807.25pt;width:595.35pt;height:19.7pt;z-index:25166745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" o:allowincell="f" filled="f" stroked="f" strokeweight=".5pt">
                    <v:textbox inset="20pt,0,,0">
                      <w:txbxContent>
                        <w:p w14:paraId="7C0D6D44" w14:textId="6990A0FD" w:rsidR="00115268" w:rsidRPr="00115268" w:rsidRDefault="00115268" w:rsidP="00115268">
                          <w:pPr>
                            <w:jc w:val="left"/>
                            <w:rPr>
                              <w:color w:val="000000"/>
                              <w:sz w:val="16"/>
                            </w:rPr>
                          </w:pPr>
                          <w:proofErr w:type="spellStart"/>
                          <w:r w:rsidRPr="00115268">
                            <w:rPr>
                              <w:color w:val="000000"/>
                              <w:sz w:val="16"/>
                            </w:rPr>
                            <w:t>Sensitivity</w:t>
                          </w:r>
                          <w:proofErr w:type="spellEnd"/>
                          <w:r w:rsidRPr="00115268">
                            <w:rPr>
                              <w:color w:val="000000"/>
                              <w:sz w:val="16"/>
                            </w:rPr>
                            <w:t xml:space="preserve">: </w:t>
                          </w:r>
                          <w:proofErr w:type="spellStart"/>
                          <w:r w:rsidRPr="00115268">
                            <w:rPr>
                              <w:color w:val="000000"/>
                              <w:sz w:val="16"/>
                            </w:rPr>
                            <w:t>Internal</w:t>
                          </w:r>
                          <w:proofErr w:type="spellEnd"/>
                        </w:p>
                      </w:txbxContent>
                    </v:textbox>
                    <w10:wrap anchorx="page" anchory="page"/>
                  </v:shape>
                </w:pict>
              </mc:Fallback>
            </mc:AlternateContent>
          </w:r>
        </w:p>
      </w:tc>
      <w:tc>
        <w:tcPr>
          <w:tcW w:w="2052" w:type="pct"/>
          <w:tcBorders>
            <w:top w:val="single" w:sz="4" w:space="0" w:color="595959" w:themeColor="text1" w:themeTint="A6"/>
          </w:tcBorders>
        </w:tcPr>
        <w:p w14:paraId="463E52BE" w14:textId="4C31D3DF" w:rsidR="00C92EFB" w:rsidRPr="004A3B6F" w:rsidRDefault="00C92EFB">
          <w:pPr>
            <w:pStyle w:val="Footer"/>
            <w:rPr>
              <w:color w:val="595959" w:themeColor="text1" w:themeTint="A6"/>
              <w:sz w:val="18"/>
              <w:szCs w:val="18"/>
            </w:rPr>
          </w:pPr>
          <w:r w:rsidRPr="004A3B6F">
            <w:rPr>
              <w:color w:val="595959" w:themeColor="text1" w:themeTint="A6"/>
              <w:sz w:val="18"/>
              <w:szCs w:val="18"/>
            </w:rPr>
            <w:t xml:space="preserve"> </w:t>
          </w:r>
          <w:r w:rsidR="008B70D2">
            <w:rPr>
              <w:color w:val="595959" w:themeColor="text1" w:themeTint="A6"/>
              <w:sz w:val="18"/>
              <w:szCs w:val="18"/>
            </w:rPr>
            <w:fldChar w:fldCharType="begin"/>
          </w:r>
          <w:r w:rsidR="008B70D2">
            <w:rPr>
              <w:color w:val="595959" w:themeColor="text1" w:themeTint="A6"/>
              <w:sz w:val="18"/>
              <w:szCs w:val="18"/>
            </w:rPr>
            <w:instrText xml:space="preserve"> DATE  \@ "yyyy"  \* MERGEFORMAT </w:instrText>
          </w:r>
          <w:r w:rsidR="008B70D2">
            <w:rPr>
              <w:color w:val="595959" w:themeColor="text1" w:themeTint="A6"/>
              <w:sz w:val="18"/>
              <w:szCs w:val="18"/>
            </w:rPr>
            <w:fldChar w:fldCharType="separate"/>
          </w:r>
          <w:r w:rsidR="00100B2D">
            <w:rPr>
              <w:noProof/>
              <w:color w:val="595959" w:themeColor="text1" w:themeTint="A6"/>
              <w:sz w:val="18"/>
              <w:szCs w:val="18"/>
            </w:rPr>
            <w:t>2024</w:t>
          </w:r>
          <w:r w:rsidR="008B70D2">
            <w:rPr>
              <w:color w:val="595959" w:themeColor="text1" w:themeTint="A6"/>
              <w:sz w:val="18"/>
              <w:szCs w:val="18"/>
            </w:rPr>
            <w:fldChar w:fldCharType="end"/>
          </w:r>
        </w:p>
      </w:tc>
      <w:tc>
        <w:tcPr>
          <w:tcW w:w="1572" w:type="pct"/>
          <w:tcBorders>
            <w:top w:val="single" w:sz="4" w:space="0" w:color="595959" w:themeColor="text1" w:themeTint="A6"/>
          </w:tcBorders>
        </w:tcPr>
        <w:p w14:paraId="5FF92E2B" w14:textId="77777777" w:rsidR="00C92EFB" w:rsidRPr="004A3B6F" w:rsidRDefault="00C92EFB" w:rsidP="00544B68">
          <w:pPr>
            <w:pStyle w:val="Footer"/>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30</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32</w:t>
          </w:r>
          <w:r w:rsidRPr="004A3B6F">
            <w:rPr>
              <w:color w:val="595959" w:themeColor="text1" w:themeTint="A6"/>
              <w:sz w:val="18"/>
              <w:szCs w:val="18"/>
            </w:rPr>
            <w:fldChar w:fldCharType="end"/>
          </w:r>
        </w:p>
      </w:tc>
    </w:tr>
  </w:tbl>
  <w:p w14:paraId="7627EC22" w14:textId="77777777" w:rsidR="00C92EFB" w:rsidRPr="00544B68" w:rsidRDefault="00C92EFB" w:rsidP="00544B6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46918F" w14:textId="77777777" w:rsidR="00341C26" w:rsidRDefault="00341C26">
      <w:r>
        <w:separator/>
      </w:r>
    </w:p>
  </w:footnote>
  <w:footnote w:type="continuationSeparator" w:id="0">
    <w:p w14:paraId="2908C450" w14:textId="77777777" w:rsidR="00341C26" w:rsidRDefault="00341C26">
      <w:r>
        <w:continuationSeparator/>
      </w:r>
    </w:p>
  </w:footnote>
  <w:footnote w:id="1">
    <w:p w14:paraId="574E1B02" w14:textId="77777777" w:rsidR="00C92EFB" w:rsidRPr="00F87467" w:rsidRDefault="00C92EFB" w:rsidP="006364B2">
      <w:pPr>
        <w:pStyle w:val="FootnoteText"/>
        <w:rPr>
          <w:color w:val="595959" w:themeColor="text1" w:themeTint="A6"/>
        </w:rPr>
      </w:pPr>
      <w:r w:rsidRPr="00F87467">
        <w:rPr>
          <w:rStyle w:val="FootnoteReference"/>
          <w:color w:val="595959" w:themeColor="text1" w:themeTint="A6"/>
        </w:rPr>
        <w:footnoteRef/>
      </w:r>
      <w:r w:rsidRPr="00F87467">
        <w:rPr>
          <w:color w:val="595959" w:themeColor="text1" w:themeTint="A6"/>
        </w:rPr>
        <w:t xml:space="preserve"> Pakeitimo tipas nurodo, koks buvo atliktas pakeitimas: ar naujai pridėtas skyrius, ar koreguotas esantis.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2D1056"/>
    <w:multiLevelType w:val="multilevel"/>
    <w:tmpl w:val="7A8E2440"/>
    <w:lvl w:ilvl="0">
      <w:start w:val="1"/>
      <w:numFmt w:val="decimal"/>
      <w:pStyle w:val="Heading1"/>
      <w:suff w:val="space"/>
      <w:lvlText w:val="%1."/>
      <w:lvlJc w:val="left"/>
      <w:pPr>
        <w:ind w:left="432" w:hanging="432"/>
      </w:pPr>
      <w:rPr>
        <w:rFonts w:hint="default"/>
        <w:b/>
        <w:i w:val="0"/>
      </w:rPr>
    </w:lvl>
    <w:lvl w:ilvl="1">
      <w:start w:val="1"/>
      <w:numFmt w:val="decimal"/>
      <w:pStyle w:val="Heading2"/>
      <w:suff w:val="space"/>
      <w:lvlText w:val="%1.%2."/>
      <w:lvlJc w:val="left"/>
      <w:pPr>
        <w:ind w:left="150" w:hanging="576"/>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4590" w:hanging="720"/>
      </w:pPr>
      <w:rPr>
        <w:rFonts w:hint="default"/>
        <w:color w:val="447524"/>
      </w:rPr>
    </w:lvl>
    <w:lvl w:ilvl="3">
      <w:start w:val="1"/>
      <w:numFmt w:val="decimal"/>
      <w:pStyle w:val="Heading4"/>
      <w:suff w:val="space"/>
      <w:lvlText w:val="%1.%2.%3.%4."/>
      <w:lvlJc w:val="left"/>
      <w:pPr>
        <w:ind w:left="438" w:hanging="864"/>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582"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726"/>
        </w:tabs>
        <w:ind w:left="726" w:hanging="1152"/>
      </w:pPr>
      <w:rPr>
        <w:rFonts w:hint="default"/>
        <w:color w:val="447524"/>
      </w:rPr>
    </w:lvl>
    <w:lvl w:ilvl="6">
      <w:start w:val="1"/>
      <w:numFmt w:val="decimal"/>
      <w:pStyle w:val="Heading7"/>
      <w:lvlText w:val="%1.%2.%3.%4.%5.%6.%7"/>
      <w:lvlJc w:val="left"/>
      <w:pPr>
        <w:tabs>
          <w:tab w:val="num" w:pos="870"/>
        </w:tabs>
        <w:ind w:left="870" w:hanging="1296"/>
      </w:pPr>
      <w:rPr>
        <w:rFonts w:hint="default"/>
        <w:color w:val="447524"/>
      </w:rPr>
    </w:lvl>
    <w:lvl w:ilvl="7">
      <w:start w:val="1"/>
      <w:numFmt w:val="decimal"/>
      <w:pStyle w:val="Heading8"/>
      <w:lvlText w:val="%1.%2.%3.%4.%5.%6.%7.%8"/>
      <w:lvlJc w:val="left"/>
      <w:pPr>
        <w:tabs>
          <w:tab w:val="num" w:pos="1014"/>
        </w:tabs>
        <w:ind w:left="1014" w:hanging="1440"/>
      </w:pPr>
      <w:rPr>
        <w:rFonts w:hint="default"/>
        <w:color w:val="447524"/>
      </w:rPr>
    </w:lvl>
    <w:lvl w:ilvl="8">
      <w:start w:val="1"/>
      <w:numFmt w:val="decimal"/>
      <w:pStyle w:val="Heading9"/>
      <w:lvlText w:val="%1.%2.%3.%4.%5.%6.%7.%8.%9"/>
      <w:lvlJc w:val="left"/>
      <w:pPr>
        <w:tabs>
          <w:tab w:val="num" w:pos="1158"/>
        </w:tabs>
        <w:ind w:left="1158" w:hanging="1584"/>
      </w:pPr>
      <w:rPr>
        <w:rFonts w:hint="default"/>
        <w:color w:val="447524"/>
      </w:rPr>
    </w:lvl>
  </w:abstractNum>
  <w:abstractNum w:abstractNumId="1" w15:restartNumberingAfterBreak="0">
    <w:nsid w:val="2F5B01C9"/>
    <w:multiLevelType w:val="multilevel"/>
    <w:tmpl w:val="CD409FCA"/>
    <w:lvl w:ilvl="0">
      <w:start w:val="1"/>
      <w:numFmt w:val="decimal"/>
      <w:pStyle w:val="Numeracij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17E6300"/>
    <w:multiLevelType w:val="hybridMultilevel"/>
    <w:tmpl w:val="6DCE18EE"/>
    <w:lvl w:ilvl="0" w:tplc="0427000F">
      <w:start w:val="1"/>
      <w:numFmt w:val="bullet"/>
      <w:pStyle w:val="Bullets1"/>
      <w:lvlText w:val=""/>
      <w:lvlJc w:val="left"/>
      <w:pPr>
        <w:tabs>
          <w:tab w:val="num" w:pos="1780"/>
        </w:tabs>
        <w:ind w:left="1780" w:hanging="360"/>
      </w:pPr>
      <w:rPr>
        <w:rFonts w:ascii="Symbol" w:hAnsi="Symbol" w:hint="default"/>
        <w:color w:val="auto"/>
      </w:rPr>
    </w:lvl>
    <w:lvl w:ilvl="1" w:tplc="04270019">
      <w:start w:val="1"/>
      <w:numFmt w:val="bullet"/>
      <w:pStyle w:val="Bullets2"/>
      <w:lvlText w:val="o"/>
      <w:lvlJc w:val="left"/>
      <w:pPr>
        <w:tabs>
          <w:tab w:val="num" w:pos="2576"/>
        </w:tabs>
        <w:ind w:left="2576" w:hanging="360"/>
      </w:pPr>
      <w:rPr>
        <w:rFonts w:ascii="Courier New" w:hAnsi="Courier New" w:cs="Courier New" w:hint="default"/>
      </w:rPr>
    </w:lvl>
    <w:lvl w:ilvl="2" w:tplc="0427001B">
      <w:start w:val="1"/>
      <w:numFmt w:val="bullet"/>
      <w:lvlText w:val=""/>
      <w:lvlJc w:val="left"/>
      <w:pPr>
        <w:tabs>
          <w:tab w:val="num" w:pos="3296"/>
        </w:tabs>
        <w:ind w:left="3296" w:hanging="360"/>
      </w:pPr>
      <w:rPr>
        <w:rFonts w:ascii="Wingdings" w:hAnsi="Wingdings" w:hint="default"/>
      </w:rPr>
    </w:lvl>
    <w:lvl w:ilvl="3" w:tplc="0427000F">
      <w:start w:val="1"/>
      <w:numFmt w:val="bullet"/>
      <w:lvlText w:val=""/>
      <w:lvlJc w:val="left"/>
      <w:pPr>
        <w:tabs>
          <w:tab w:val="num" w:pos="4016"/>
        </w:tabs>
        <w:ind w:left="4016" w:hanging="360"/>
      </w:pPr>
      <w:rPr>
        <w:rFonts w:ascii="Symbol" w:hAnsi="Symbol" w:hint="default"/>
      </w:rPr>
    </w:lvl>
    <w:lvl w:ilvl="4" w:tplc="04270019" w:tentative="1">
      <w:start w:val="1"/>
      <w:numFmt w:val="bullet"/>
      <w:lvlText w:val="o"/>
      <w:lvlJc w:val="left"/>
      <w:pPr>
        <w:tabs>
          <w:tab w:val="num" w:pos="4736"/>
        </w:tabs>
        <w:ind w:left="4736" w:hanging="360"/>
      </w:pPr>
      <w:rPr>
        <w:rFonts w:ascii="Courier New" w:hAnsi="Courier New" w:cs="Courier New" w:hint="default"/>
      </w:rPr>
    </w:lvl>
    <w:lvl w:ilvl="5" w:tplc="0427001B" w:tentative="1">
      <w:start w:val="1"/>
      <w:numFmt w:val="bullet"/>
      <w:lvlText w:val=""/>
      <w:lvlJc w:val="left"/>
      <w:pPr>
        <w:tabs>
          <w:tab w:val="num" w:pos="5456"/>
        </w:tabs>
        <w:ind w:left="5456" w:hanging="360"/>
      </w:pPr>
      <w:rPr>
        <w:rFonts w:ascii="Wingdings" w:hAnsi="Wingdings" w:hint="default"/>
      </w:rPr>
    </w:lvl>
    <w:lvl w:ilvl="6" w:tplc="0427000F" w:tentative="1">
      <w:start w:val="1"/>
      <w:numFmt w:val="bullet"/>
      <w:lvlText w:val=""/>
      <w:lvlJc w:val="left"/>
      <w:pPr>
        <w:tabs>
          <w:tab w:val="num" w:pos="6176"/>
        </w:tabs>
        <w:ind w:left="6176" w:hanging="360"/>
      </w:pPr>
      <w:rPr>
        <w:rFonts w:ascii="Symbol" w:hAnsi="Symbol" w:hint="default"/>
      </w:rPr>
    </w:lvl>
    <w:lvl w:ilvl="7" w:tplc="04270019" w:tentative="1">
      <w:start w:val="1"/>
      <w:numFmt w:val="bullet"/>
      <w:lvlText w:val="o"/>
      <w:lvlJc w:val="left"/>
      <w:pPr>
        <w:tabs>
          <w:tab w:val="num" w:pos="6896"/>
        </w:tabs>
        <w:ind w:left="6896" w:hanging="360"/>
      </w:pPr>
      <w:rPr>
        <w:rFonts w:ascii="Courier New" w:hAnsi="Courier New" w:cs="Courier New" w:hint="default"/>
      </w:rPr>
    </w:lvl>
    <w:lvl w:ilvl="8" w:tplc="0427001B" w:tentative="1">
      <w:start w:val="1"/>
      <w:numFmt w:val="bullet"/>
      <w:lvlText w:val=""/>
      <w:lvlJc w:val="left"/>
      <w:pPr>
        <w:tabs>
          <w:tab w:val="num" w:pos="7616"/>
        </w:tabs>
        <w:ind w:left="7616" w:hanging="360"/>
      </w:pPr>
      <w:rPr>
        <w:rFonts w:ascii="Wingdings" w:hAnsi="Wingdings" w:hint="default"/>
      </w:rPr>
    </w:lvl>
  </w:abstractNum>
  <w:abstractNum w:abstractNumId="3"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4" w15:restartNumberingAfterBreak="0">
    <w:nsid w:val="35DB43BE"/>
    <w:multiLevelType w:val="hybridMultilevel"/>
    <w:tmpl w:val="D2EC51D8"/>
    <w:lvl w:ilvl="0" w:tplc="2B9EB06C">
      <w:start w:val="1"/>
      <w:numFmt w:val="decimal"/>
      <w:pStyle w:val="Scenarijausnumeravimas"/>
      <w:lvlText w:val="%1."/>
      <w:lvlJc w:val="left"/>
      <w:pPr>
        <w:ind w:left="785" w:hanging="360"/>
      </w:pPr>
      <w:rPr>
        <w:rFonts w:hint="default"/>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5" w15:restartNumberingAfterBreak="0">
    <w:nsid w:val="37AD1E2A"/>
    <w:multiLevelType w:val="singleLevel"/>
    <w:tmpl w:val="F0A6AC78"/>
    <w:lvl w:ilvl="0">
      <w:start w:val="1"/>
      <w:numFmt w:val="bullet"/>
      <w:pStyle w:val="special"/>
      <w:lvlText w:val=""/>
      <w:lvlJc w:val="left"/>
      <w:pPr>
        <w:tabs>
          <w:tab w:val="num" w:pos="360"/>
        </w:tabs>
        <w:ind w:left="360" w:hanging="360"/>
      </w:pPr>
      <w:rPr>
        <w:rFonts w:ascii="Wingdings" w:hAnsi="Wingdings" w:hint="default"/>
      </w:rPr>
    </w:lvl>
  </w:abstractNum>
  <w:abstractNum w:abstractNumId="6" w15:restartNumberingAfterBreak="0">
    <w:nsid w:val="40E309B9"/>
    <w:multiLevelType w:val="multilevel"/>
    <w:tmpl w:val="06683668"/>
    <w:lvl w:ilvl="0">
      <w:start w:val="1"/>
      <w:numFmt w:val="decimal"/>
      <w:pStyle w:val="ListParagraph"/>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24E7557"/>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8" w15:restartNumberingAfterBreak="0">
    <w:nsid w:val="42A86D8F"/>
    <w:multiLevelType w:val="singleLevel"/>
    <w:tmpl w:val="36E8C51A"/>
    <w:lvl w:ilvl="0">
      <w:start w:val="1"/>
      <w:numFmt w:val="decimal"/>
      <w:pStyle w:val="tabletext"/>
      <w:lvlText w:val="%1 pav."/>
      <w:lvlJc w:val="left"/>
      <w:pPr>
        <w:tabs>
          <w:tab w:val="num" w:pos="1080"/>
        </w:tabs>
        <w:ind w:left="360" w:hanging="360"/>
      </w:pPr>
    </w:lvl>
  </w:abstractNum>
  <w:abstractNum w:abstractNumId="9" w15:restartNumberingAfterBreak="0">
    <w:nsid w:val="55E75091"/>
    <w:multiLevelType w:val="hybridMultilevel"/>
    <w:tmpl w:val="2B34CDF2"/>
    <w:lvl w:ilvl="0" w:tplc="04270001">
      <w:start w:val="1"/>
      <w:numFmt w:val="decimal"/>
      <w:pStyle w:val="Priedas"/>
      <w:lvlText w:val="Priedas %1."/>
      <w:lvlJc w:val="left"/>
      <w:pPr>
        <w:tabs>
          <w:tab w:val="num" w:pos="1287"/>
        </w:tabs>
        <w:ind w:left="1287" w:hanging="1287"/>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0" w15:restartNumberingAfterBreak="0">
    <w:nsid w:val="56AA7A54"/>
    <w:multiLevelType w:val="hybridMultilevel"/>
    <w:tmpl w:val="97180828"/>
    <w:lvl w:ilvl="0" w:tplc="FFFFFFFF">
      <w:start w:val="1"/>
      <w:numFmt w:val="bullet"/>
      <w:pStyle w:val="Bulletedintable"/>
      <w:lvlText w:val=""/>
      <w:lvlJc w:val="left"/>
      <w:pPr>
        <w:tabs>
          <w:tab w:val="num" w:pos="170"/>
        </w:tabs>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D026A73"/>
    <w:multiLevelType w:val="multilevel"/>
    <w:tmpl w:val="CADE4740"/>
    <w:lvl w:ilvl="0">
      <w:start w:val="1"/>
      <w:numFmt w:val="bullet"/>
      <w:pStyle w:val="Sraas1"/>
      <w:lvlText w:val=""/>
      <w:lvlJc w:val="left"/>
      <w:pPr>
        <w:tabs>
          <w:tab w:val="num" w:pos="1117"/>
        </w:tabs>
        <w:ind w:left="284" w:hanging="284"/>
      </w:pPr>
      <w:rPr>
        <w:rFonts w:ascii="Symbol" w:hAnsi="Symbol" w:hint="default"/>
        <w:color w:val="000000" w:themeColor="text1"/>
        <w:sz w:val="16"/>
      </w:rPr>
    </w:lvl>
    <w:lvl w:ilvl="1">
      <w:start w:val="1"/>
      <w:numFmt w:val="bullet"/>
      <w:lvlText w:val=""/>
      <w:lvlJc w:val="left"/>
      <w:pPr>
        <w:tabs>
          <w:tab w:val="num" w:pos="1684"/>
        </w:tabs>
        <w:ind w:left="851" w:hanging="284"/>
      </w:pPr>
      <w:rPr>
        <w:rFonts w:ascii="Wingdings" w:hAnsi="Wingdings" w:hint="default"/>
        <w:color w:val="000000" w:themeColor="text1"/>
        <w:sz w:val="12"/>
      </w:rPr>
    </w:lvl>
    <w:lvl w:ilvl="2">
      <w:start w:val="1"/>
      <w:numFmt w:val="bullet"/>
      <w:lvlText w:val=""/>
      <w:lvlJc w:val="left"/>
      <w:pPr>
        <w:tabs>
          <w:tab w:val="num" w:pos="2251"/>
        </w:tabs>
        <w:ind w:left="1418" w:hanging="284"/>
      </w:pPr>
      <w:rPr>
        <w:rFonts w:ascii="Wingdings" w:hAnsi="Wingdings" w:hint="default"/>
        <w:color w:val="000000" w:themeColor="text1"/>
        <w:sz w:val="12"/>
      </w:rPr>
    </w:lvl>
    <w:lvl w:ilvl="3">
      <w:start w:val="1"/>
      <w:numFmt w:val="bullet"/>
      <w:lvlText w:val=""/>
      <w:lvlJc w:val="left"/>
      <w:pPr>
        <w:tabs>
          <w:tab w:val="num" w:pos="2818"/>
        </w:tabs>
        <w:ind w:left="1985" w:hanging="284"/>
      </w:pPr>
      <w:rPr>
        <w:rFonts w:ascii="Wingdings" w:hAnsi="Wingdings" w:hint="default"/>
        <w:color w:val="000000" w:themeColor="text1"/>
        <w:sz w:val="12"/>
      </w:rPr>
    </w:lvl>
    <w:lvl w:ilvl="4">
      <w:start w:val="1"/>
      <w:numFmt w:val="bullet"/>
      <w:lvlText w:val=""/>
      <w:lvlJc w:val="left"/>
      <w:pPr>
        <w:tabs>
          <w:tab w:val="num" w:pos="3385"/>
        </w:tabs>
        <w:ind w:left="2552" w:hanging="284"/>
      </w:pPr>
      <w:rPr>
        <w:rFonts w:ascii="Wingdings" w:hAnsi="Wingdings" w:hint="default"/>
        <w:color w:val="000000" w:themeColor="text1"/>
        <w:sz w:val="12"/>
      </w:rPr>
    </w:lvl>
    <w:lvl w:ilvl="5">
      <w:start w:val="1"/>
      <w:numFmt w:val="bullet"/>
      <w:lvlText w:val="o"/>
      <w:lvlJc w:val="left"/>
      <w:pPr>
        <w:tabs>
          <w:tab w:val="num" w:pos="3952"/>
        </w:tabs>
        <w:ind w:left="3119" w:hanging="284"/>
      </w:pPr>
      <w:rPr>
        <w:rFonts w:ascii="Courier New" w:hAnsi="Courier New" w:hint="default"/>
        <w:color w:val="000000" w:themeColor="text1"/>
        <w:sz w:val="12"/>
      </w:rPr>
    </w:lvl>
    <w:lvl w:ilvl="6">
      <w:start w:val="1"/>
      <w:numFmt w:val="bullet"/>
      <w:lvlText w:val=""/>
      <w:lvlJc w:val="left"/>
      <w:pPr>
        <w:tabs>
          <w:tab w:val="num" w:pos="4519"/>
        </w:tabs>
        <w:ind w:left="3686" w:hanging="284"/>
      </w:pPr>
      <w:rPr>
        <w:rFonts w:ascii="Wingdings" w:hAnsi="Wingdings" w:hint="default"/>
        <w:color w:val="000000" w:themeColor="text1"/>
        <w:sz w:val="16"/>
      </w:rPr>
    </w:lvl>
    <w:lvl w:ilvl="7">
      <w:start w:val="1"/>
      <w:numFmt w:val="bullet"/>
      <w:lvlText w:val=""/>
      <w:lvlJc w:val="left"/>
      <w:pPr>
        <w:tabs>
          <w:tab w:val="num" w:pos="5086"/>
        </w:tabs>
        <w:ind w:left="4253" w:hanging="284"/>
      </w:pPr>
      <w:rPr>
        <w:rFonts w:ascii="Wingdings" w:hAnsi="Wingdings" w:hint="default"/>
        <w:color w:val="000000" w:themeColor="text1"/>
        <w:sz w:val="16"/>
      </w:rPr>
    </w:lvl>
    <w:lvl w:ilvl="8">
      <w:start w:val="1"/>
      <w:numFmt w:val="bullet"/>
      <w:lvlText w:val=""/>
      <w:lvlJc w:val="left"/>
      <w:pPr>
        <w:tabs>
          <w:tab w:val="num" w:pos="5653"/>
        </w:tabs>
        <w:ind w:left="4820" w:hanging="284"/>
      </w:pPr>
      <w:rPr>
        <w:rFonts w:ascii="Wingdings" w:hAnsi="Wingdings" w:hint="default"/>
        <w:color w:val="000000" w:themeColor="text1"/>
        <w:sz w:val="16"/>
      </w:rPr>
    </w:lvl>
  </w:abstractNum>
  <w:abstractNum w:abstractNumId="12" w15:restartNumberingAfterBreak="0">
    <w:nsid w:val="6DAE7887"/>
    <w:multiLevelType w:val="hybridMultilevel"/>
    <w:tmpl w:val="0D2CBD62"/>
    <w:lvl w:ilvl="0" w:tplc="109808A8">
      <w:start w:val="1"/>
      <w:numFmt w:val="bullet"/>
      <w:pStyle w:val="Lentelssraas"/>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7AB41239"/>
    <w:multiLevelType w:val="multilevel"/>
    <w:tmpl w:val="A8A09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Antraste3tuned"/>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97196011">
    <w:abstractNumId w:val="2"/>
  </w:num>
  <w:num w:numId="2" w16cid:durableId="952251301">
    <w:abstractNumId w:val="0"/>
  </w:num>
  <w:num w:numId="3" w16cid:durableId="1621572790">
    <w:abstractNumId w:val="9"/>
  </w:num>
  <w:num w:numId="4" w16cid:durableId="140465312">
    <w:abstractNumId w:val="8"/>
  </w:num>
  <w:num w:numId="5" w16cid:durableId="1167550515">
    <w:abstractNumId w:val="5"/>
  </w:num>
  <w:num w:numId="6" w16cid:durableId="734855807">
    <w:abstractNumId w:val="7"/>
  </w:num>
  <w:num w:numId="7" w16cid:durableId="394819520">
    <w:abstractNumId w:val="3"/>
  </w:num>
  <w:num w:numId="8" w16cid:durableId="1350446074">
    <w:abstractNumId w:val="4"/>
  </w:num>
  <w:num w:numId="9" w16cid:durableId="958221129">
    <w:abstractNumId w:val="12"/>
  </w:num>
  <w:num w:numId="10" w16cid:durableId="207298323">
    <w:abstractNumId w:val="11"/>
  </w:num>
  <w:num w:numId="11" w16cid:durableId="1794205330">
    <w:abstractNumId w:val="10"/>
  </w:num>
  <w:num w:numId="12" w16cid:durableId="611519542">
    <w:abstractNumId w:val="13"/>
  </w:num>
  <w:num w:numId="13" w16cid:durableId="421683092">
    <w:abstractNumId w:val="6"/>
  </w:num>
  <w:num w:numId="14" w16cid:durableId="1138457836">
    <w:abstractNumId w:val="1"/>
  </w:num>
  <w:num w:numId="15" w16cid:durableId="15539548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364625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703979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774990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480126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798028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8189015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122217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35565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656632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280148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890401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11985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969140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113080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3272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0612848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1034178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0577267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019008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391086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1682110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741889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55706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000061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134250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1784339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705043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22970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6078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090095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5389625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6910259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08024696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63925789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056074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131304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3124890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3831989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952519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620878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7592512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134415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21641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640987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629837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1020669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5645607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21419335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5600201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659779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63933446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3366135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79254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4818507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910406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311495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7674574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209743649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2811108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8418826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3023286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2797194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83541856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0790852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727467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7986014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GrammaticalErrors/>
  <w:activeWritingStyle w:appName="MSWord" w:lang="lt-LT" w:vendorID="71"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396"/>
  <w:drawingGridHorizontalSpacing w:val="100"/>
  <w:displayHorizontalDrawingGridEvery w:val="0"/>
  <w:displayVerticalDrawingGridEvery w:val="0"/>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B68"/>
    <w:rsid w:val="000000FD"/>
    <w:rsid w:val="000009A3"/>
    <w:rsid w:val="00000FBF"/>
    <w:rsid w:val="00003609"/>
    <w:rsid w:val="00004AA3"/>
    <w:rsid w:val="0000512D"/>
    <w:rsid w:val="000058B0"/>
    <w:rsid w:val="00005E70"/>
    <w:rsid w:val="000065E2"/>
    <w:rsid w:val="00006898"/>
    <w:rsid w:val="000073AB"/>
    <w:rsid w:val="00007E7D"/>
    <w:rsid w:val="00010264"/>
    <w:rsid w:val="000107C9"/>
    <w:rsid w:val="00010AE9"/>
    <w:rsid w:val="00011433"/>
    <w:rsid w:val="00011D19"/>
    <w:rsid w:val="00011D9D"/>
    <w:rsid w:val="00011F81"/>
    <w:rsid w:val="0001287B"/>
    <w:rsid w:val="00013662"/>
    <w:rsid w:val="000156E2"/>
    <w:rsid w:val="00015799"/>
    <w:rsid w:val="0001594E"/>
    <w:rsid w:val="00015B5B"/>
    <w:rsid w:val="00015BA7"/>
    <w:rsid w:val="00015C3E"/>
    <w:rsid w:val="00016055"/>
    <w:rsid w:val="000167E1"/>
    <w:rsid w:val="00016BBE"/>
    <w:rsid w:val="000177B4"/>
    <w:rsid w:val="0001796A"/>
    <w:rsid w:val="00017C41"/>
    <w:rsid w:val="00020C26"/>
    <w:rsid w:val="00020C4C"/>
    <w:rsid w:val="0002140A"/>
    <w:rsid w:val="00021A4E"/>
    <w:rsid w:val="00022773"/>
    <w:rsid w:val="0002319C"/>
    <w:rsid w:val="00023B72"/>
    <w:rsid w:val="0002443E"/>
    <w:rsid w:val="00025279"/>
    <w:rsid w:val="00025920"/>
    <w:rsid w:val="000261E0"/>
    <w:rsid w:val="00026723"/>
    <w:rsid w:val="00026CEC"/>
    <w:rsid w:val="000276B7"/>
    <w:rsid w:val="00027B90"/>
    <w:rsid w:val="00030394"/>
    <w:rsid w:val="0003058F"/>
    <w:rsid w:val="00030FBD"/>
    <w:rsid w:val="000321F1"/>
    <w:rsid w:val="0003227B"/>
    <w:rsid w:val="00032285"/>
    <w:rsid w:val="00032448"/>
    <w:rsid w:val="00033576"/>
    <w:rsid w:val="00034270"/>
    <w:rsid w:val="00034809"/>
    <w:rsid w:val="000351EA"/>
    <w:rsid w:val="000358F0"/>
    <w:rsid w:val="00037AEF"/>
    <w:rsid w:val="00040456"/>
    <w:rsid w:val="000418A2"/>
    <w:rsid w:val="000418F5"/>
    <w:rsid w:val="00042151"/>
    <w:rsid w:val="000426B1"/>
    <w:rsid w:val="00042CF8"/>
    <w:rsid w:val="0004350E"/>
    <w:rsid w:val="0004369C"/>
    <w:rsid w:val="000436E3"/>
    <w:rsid w:val="000449AE"/>
    <w:rsid w:val="0004549C"/>
    <w:rsid w:val="00045863"/>
    <w:rsid w:val="00045D0C"/>
    <w:rsid w:val="000470F0"/>
    <w:rsid w:val="0004775F"/>
    <w:rsid w:val="00047C1E"/>
    <w:rsid w:val="0005016F"/>
    <w:rsid w:val="000508CD"/>
    <w:rsid w:val="00050C97"/>
    <w:rsid w:val="00050D0A"/>
    <w:rsid w:val="000512AA"/>
    <w:rsid w:val="00051C04"/>
    <w:rsid w:val="00051EAF"/>
    <w:rsid w:val="00052125"/>
    <w:rsid w:val="00052F4C"/>
    <w:rsid w:val="00055759"/>
    <w:rsid w:val="00056203"/>
    <w:rsid w:val="000570AD"/>
    <w:rsid w:val="00057149"/>
    <w:rsid w:val="00061DD5"/>
    <w:rsid w:val="000627E4"/>
    <w:rsid w:val="00063083"/>
    <w:rsid w:val="00064B12"/>
    <w:rsid w:val="0006527C"/>
    <w:rsid w:val="0006555A"/>
    <w:rsid w:val="0006569F"/>
    <w:rsid w:val="000658EE"/>
    <w:rsid w:val="00065B66"/>
    <w:rsid w:val="0006752E"/>
    <w:rsid w:val="0007008A"/>
    <w:rsid w:val="000701E3"/>
    <w:rsid w:val="000709D1"/>
    <w:rsid w:val="00070D20"/>
    <w:rsid w:val="000727EA"/>
    <w:rsid w:val="0007340C"/>
    <w:rsid w:val="00074561"/>
    <w:rsid w:val="00074D21"/>
    <w:rsid w:val="00075C72"/>
    <w:rsid w:val="0007655F"/>
    <w:rsid w:val="00076781"/>
    <w:rsid w:val="00080D6B"/>
    <w:rsid w:val="00080DD7"/>
    <w:rsid w:val="00081E10"/>
    <w:rsid w:val="000821DE"/>
    <w:rsid w:val="00083D69"/>
    <w:rsid w:val="00084562"/>
    <w:rsid w:val="00084A31"/>
    <w:rsid w:val="00084D1C"/>
    <w:rsid w:val="00085B53"/>
    <w:rsid w:val="000864EB"/>
    <w:rsid w:val="000875E7"/>
    <w:rsid w:val="0008773E"/>
    <w:rsid w:val="00090339"/>
    <w:rsid w:val="00090A95"/>
    <w:rsid w:val="00092598"/>
    <w:rsid w:val="00092BE3"/>
    <w:rsid w:val="000942AA"/>
    <w:rsid w:val="000950FC"/>
    <w:rsid w:val="00095834"/>
    <w:rsid w:val="00096627"/>
    <w:rsid w:val="00096DAB"/>
    <w:rsid w:val="00096E8C"/>
    <w:rsid w:val="000A0943"/>
    <w:rsid w:val="000A0BD1"/>
    <w:rsid w:val="000A0DE1"/>
    <w:rsid w:val="000A181A"/>
    <w:rsid w:val="000A3A03"/>
    <w:rsid w:val="000A4D37"/>
    <w:rsid w:val="000A4F16"/>
    <w:rsid w:val="000A546F"/>
    <w:rsid w:val="000A5B38"/>
    <w:rsid w:val="000A5B58"/>
    <w:rsid w:val="000A6576"/>
    <w:rsid w:val="000A6674"/>
    <w:rsid w:val="000A6ADC"/>
    <w:rsid w:val="000A6B78"/>
    <w:rsid w:val="000A6C18"/>
    <w:rsid w:val="000A7932"/>
    <w:rsid w:val="000A7A72"/>
    <w:rsid w:val="000A7D43"/>
    <w:rsid w:val="000B2344"/>
    <w:rsid w:val="000B2AE2"/>
    <w:rsid w:val="000B38EB"/>
    <w:rsid w:val="000B3E2B"/>
    <w:rsid w:val="000B40E3"/>
    <w:rsid w:val="000B4381"/>
    <w:rsid w:val="000B448C"/>
    <w:rsid w:val="000B4497"/>
    <w:rsid w:val="000B45D9"/>
    <w:rsid w:val="000B4655"/>
    <w:rsid w:val="000B4F5B"/>
    <w:rsid w:val="000B538D"/>
    <w:rsid w:val="000B59BC"/>
    <w:rsid w:val="000B7D7D"/>
    <w:rsid w:val="000C0067"/>
    <w:rsid w:val="000C0312"/>
    <w:rsid w:val="000C0936"/>
    <w:rsid w:val="000C0D5B"/>
    <w:rsid w:val="000C13B5"/>
    <w:rsid w:val="000C2BDC"/>
    <w:rsid w:val="000C37FA"/>
    <w:rsid w:val="000C3C1B"/>
    <w:rsid w:val="000C49A5"/>
    <w:rsid w:val="000C5597"/>
    <w:rsid w:val="000C6E05"/>
    <w:rsid w:val="000C7207"/>
    <w:rsid w:val="000C7260"/>
    <w:rsid w:val="000C784D"/>
    <w:rsid w:val="000D0121"/>
    <w:rsid w:val="000D0959"/>
    <w:rsid w:val="000D0C51"/>
    <w:rsid w:val="000D0E63"/>
    <w:rsid w:val="000D49C4"/>
    <w:rsid w:val="000D49F9"/>
    <w:rsid w:val="000D4D02"/>
    <w:rsid w:val="000D56AA"/>
    <w:rsid w:val="000D5A2D"/>
    <w:rsid w:val="000D5F38"/>
    <w:rsid w:val="000D5F5F"/>
    <w:rsid w:val="000D6083"/>
    <w:rsid w:val="000D6DA7"/>
    <w:rsid w:val="000D79D0"/>
    <w:rsid w:val="000D7B43"/>
    <w:rsid w:val="000E07A0"/>
    <w:rsid w:val="000E083C"/>
    <w:rsid w:val="000E0EBA"/>
    <w:rsid w:val="000E0EE0"/>
    <w:rsid w:val="000E1418"/>
    <w:rsid w:val="000E2107"/>
    <w:rsid w:val="000E21E9"/>
    <w:rsid w:val="000E23F0"/>
    <w:rsid w:val="000E279D"/>
    <w:rsid w:val="000E3DF0"/>
    <w:rsid w:val="000E4793"/>
    <w:rsid w:val="000E567C"/>
    <w:rsid w:val="000E5AA5"/>
    <w:rsid w:val="000E6735"/>
    <w:rsid w:val="000E6AD9"/>
    <w:rsid w:val="000E7590"/>
    <w:rsid w:val="000E7B59"/>
    <w:rsid w:val="000F0DA4"/>
    <w:rsid w:val="000F1A12"/>
    <w:rsid w:val="000F263C"/>
    <w:rsid w:val="000F4105"/>
    <w:rsid w:val="000F4F9A"/>
    <w:rsid w:val="000F60B0"/>
    <w:rsid w:val="000F64F9"/>
    <w:rsid w:val="000F6E26"/>
    <w:rsid w:val="000F6EE0"/>
    <w:rsid w:val="001005AC"/>
    <w:rsid w:val="00100B2D"/>
    <w:rsid w:val="00100D16"/>
    <w:rsid w:val="00101CE0"/>
    <w:rsid w:val="00102733"/>
    <w:rsid w:val="00102AC0"/>
    <w:rsid w:val="00102D76"/>
    <w:rsid w:val="001035C7"/>
    <w:rsid w:val="00103A4C"/>
    <w:rsid w:val="00107025"/>
    <w:rsid w:val="001070A4"/>
    <w:rsid w:val="0010717B"/>
    <w:rsid w:val="0011042E"/>
    <w:rsid w:val="0011069F"/>
    <w:rsid w:val="00110ADC"/>
    <w:rsid w:val="001110E6"/>
    <w:rsid w:val="00111549"/>
    <w:rsid w:val="00111D67"/>
    <w:rsid w:val="00111ED4"/>
    <w:rsid w:val="001127FD"/>
    <w:rsid w:val="001136BF"/>
    <w:rsid w:val="00115122"/>
    <w:rsid w:val="00115268"/>
    <w:rsid w:val="0011610E"/>
    <w:rsid w:val="001168E5"/>
    <w:rsid w:val="00116F99"/>
    <w:rsid w:val="001176A5"/>
    <w:rsid w:val="00117805"/>
    <w:rsid w:val="00117A08"/>
    <w:rsid w:val="00121204"/>
    <w:rsid w:val="001218B9"/>
    <w:rsid w:val="001222AF"/>
    <w:rsid w:val="00122C56"/>
    <w:rsid w:val="001244EB"/>
    <w:rsid w:val="00124F67"/>
    <w:rsid w:val="00125748"/>
    <w:rsid w:val="00125B2B"/>
    <w:rsid w:val="00126E56"/>
    <w:rsid w:val="00127182"/>
    <w:rsid w:val="0012729E"/>
    <w:rsid w:val="00127B21"/>
    <w:rsid w:val="001304B2"/>
    <w:rsid w:val="00130659"/>
    <w:rsid w:val="00130E13"/>
    <w:rsid w:val="00131ACB"/>
    <w:rsid w:val="00131DC6"/>
    <w:rsid w:val="00132F9D"/>
    <w:rsid w:val="0013322C"/>
    <w:rsid w:val="0013379C"/>
    <w:rsid w:val="0013481A"/>
    <w:rsid w:val="00134AD1"/>
    <w:rsid w:val="00135F18"/>
    <w:rsid w:val="00136403"/>
    <w:rsid w:val="00137FA3"/>
    <w:rsid w:val="00140544"/>
    <w:rsid w:val="001409CF"/>
    <w:rsid w:val="00140A78"/>
    <w:rsid w:val="0014494B"/>
    <w:rsid w:val="00145083"/>
    <w:rsid w:val="00146853"/>
    <w:rsid w:val="00146932"/>
    <w:rsid w:val="001471C1"/>
    <w:rsid w:val="00150851"/>
    <w:rsid w:val="00150DCE"/>
    <w:rsid w:val="00150F7F"/>
    <w:rsid w:val="00152D5D"/>
    <w:rsid w:val="00152E40"/>
    <w:rsid w:val="00153A1D"/>
    <w:rsid w:val="00153D42"/>
    <w:rsid w:val="00154698"/>
    <w:rsid w:val="00155471"/>
    <w:rsid w:val="00156169"/>
    <w:rsid w:val="001565A5"/>
    <w:rsid w:val="001569E1"/>
    <w:rsid w:val="00156AE0"/>
    <w:rsid w:val="001573D6"/>
    <w:rsid w:val="00157B7C"/>
    <w:rsid w:val="00161418"/>
    <w:rsid w:val="001614F9"/>
    <w:rsid w:val="00161D0A"/>
    <w:rsid w:val="00162762"/>
    <w:rsid w:val="00162981"/>
    <w:rsid w:val="00162A89"/>
    <w:rsid w:val="00162D02"/>
    <w:rsid w:val="001635B4"/>
    <w:rsid w:val="00163BFE"/>
    <w:rsid w:val="0016519C"/>
    <w:rsid w:val="00165337"/>
    <w:rsid w:val="0016601C"/>
    <w:rsid w:val="00166706"/>
    <w:rsid w:val="001673E8"/>
    <w:rsid w:val="001677E8"/>
    <w:rsid w:val="00170568"/>
    <w:rsid w:val="00170B75"/>
    <w:rsid w:val="001714AA"/>
    <w:rsid w:val="001714DC"/>
    <w:rsid w:val="00171932"/>
    <w:rsid w:val="0017251E"/>
    <w:rsid w:val="0017295B"/>
    <w:rsid w:val="001731AB"/>
    <w:rsid w:val="0017345E"/>
    <w:rsid w:val="00173887"/>
    <w:rsid w:val="00174DBA"/>
    <w:rsid w:val="001752C6"/>
    <w:rsid w:val="00175827"/>
    <w:rsid w:val="00175DD1"/>
    <w:rsid w:val="0017647B"/>
    <w:rsid w:val="00176966"/>
    <w:rsid w:val="00176EBF"/>
    <w:rsid w:val="001778B3"/>
    <w:rsid w:val="00177A53"/>
    <w:rsid w:val="00180A25"/>
    <w:rsid w:val="00181B6F"/>
    <w:rsid w:val="00182448"/>
    <w:rsid w:val="00182883"/>
    <w:rsid w:val="0018324E"/>
    <w:rsid w:val="0018374A"/>
    <w:rsid w:val="00183EA3"/>
    <w:rsid w:val="0018466A"/>
    <w:rsid w:val="001871C4"/>
    <w:rsid w:val="001877BB"/>
    <w:rsid w:val="0019076B"/>
    <w:rsid w:val="00190BD1"/>
    <w:rsid w:val="00192F9B"/>
    <w:rsid w:val="00193E04"/>
    <w:rsid w:val="00194398"/>
    <w:rsid w:val="00194612"/>
    <w:rsid w:val="00194D84"/>
    <w:rsid w:val="0019571D"/>
    <w:rsid w:val="00195888"/>
    <w:rsid w:val="00195C5B"/>
    <w:rsid w:val="001960C0"/>
    <w:rsid w:val="0019690D"/>
    <w:rsid w:val="0019718A"/>
    <w:rsid w:val="001973E1"/>
    <w:rsid w:val="001A0378"/>
    <w:rsid w:val="001A0573"/>
    <w:rsid w:val="001A0666"/>
    <w:rsid w:val="001A0743"/>
    <w:rsid w:val="001A0AE4"/>
    <w:rsid w:val="001A1266"/>
    <w:rsid w:val="001A1A42"/>
    <w:rsid w:val="001A1BD2"/>
    <w:rsid w:val="001A2C97"/>
    <w:rsid w:val="001A2ECF"/>
    <w:rsid w:val="001A3254"/>
    <w:rsid w:val="001A3330"/>
    <w:rsid w:val="001A35EC"/>
    <w:rsid w:val="001A37D8"/>
    <w:rsid w:val="001A4005"/>
    <w:rsid w:val="001A52D9"/>
    <w:rsid w:val="001A5443"/>
    <w:rsid w:val="001A56E8"/>
    <w:rsid w:val="001A68E9"/>
    <w:rsid w:val="001A6FE2"/>
    <w:rsid w:val="001A7427"/>
    <w:rsid w:val="001A7F73"/>
    <w:rsid w:val="001B0193"/>
    <w:rsid w:val="001B03D4"/>
    <w:rsid w:val="001B1B8A"/>
    <w:rsid w:val="001B1FD8"/>
    <w:rsid w:val="001B25AE"/>
    <w:rsid w:val="001B2B2E"/>
    <w:rsid w:val="001B2D06"/>
    <w:rsid w:val="001B2D87"/>
    <w:rsid w:val="001B353C"/>
    <w:rsid w:val="001B3808"/>
    <w:rsid w:val="001B4410"/>
    <w:rsid w:val="001B4832"/>
    <w:rsid w:val="001B564F"/>
    <w:rsid w:val="001B5A30"/>
    <w:rsid w:val="001B6573"/>
    <w:rsid w:val="001B709F"/>
    <w:rsid w:val="001B7417"/>
    <w:rsid w:val="001B753B"/>
    <w:rsid w:val="001B7E79"/>
    <w:rsid w:val="001B7E87"/>
    <w:rsid w:val="001C0DAF"/>
    <w:rsid w:val="001C14FB"/>
    <w:rsid w:val="001C1A90"/>
    <w:rsid w:val="001C1CF3"/>
    <w:rsid w:val="001C3014"/>
    <w:rsid w:val="001C4163"/>
    <w:rsid w:val="001C422D"/>
    <w:rsid w:val="001C437A"/>
    <w:rsid w:val="001C50C7"/>
    <w:rsid w:val="001C7BA4"/>
    <w:rsid w:val="001D0C9E"/>
    <w:rsid w:val="001D390C"/>
    <w:rsid w:val="001D423C"/>
    <w:rsid w:val="001D4E28"/>
    <w:rsid w:val="001D6F44"/>
    <w:rsid w:val="001D7FE3"/>
    <w:rsid w:val="001E051B"/>
    <w:rsid w:val="001E112E"/>
    <w:rsid w:val="001E22FF"/>
    <w:rsid w:val="001E2979"/>
    <w:rsid w:val="001E387B"/>
    <w:rsid w:val="001E45D9"/>
    <w:rsid w:val="001E58FB"/>
    <w:rsid w:val="001E6437"/>
    <w:rsid w:val="001E6930"/>
    <w:rsid w:val="001F0434"/>
    <w:rsid w:val="001F0ACC"/>
    <w:rsid w:val="001F0E9D"/>
    <w:rsid w:val="001F14DE"/>
    <w:rsid w:val="001F1883"/>
    <w:rsid w:val="001F1B96"/>
    <w:rsid w:val="001F1FCA"/>
    <w:rsid w:val="001F3966"/>
    <w:rsid w:val="001F39D0"/>
    <w:rsid w:val="001F4781"/>
    <w:rsid w:val="001F655D"/>
    <w:rsid w:val="001F728C"/>
    <w:rsid w:val="002013A6"/>
    <w:rsid w:val="00201ED7"/>
    <w:rsid w:val="00203B70"/>
    <w:rsid w:val="00203F7D"/>
    <w:rsid w:val="002049BF"/>
    <w:rsid w:val="00204AC7"/>
    <w:rsid w:val="00204D18"/>
    <w:rsid w:val="00204E3F"/>
    <w:rsid w:val="002051EB"/>
    <w:rsid w:val="00205895"/>
    <w:rsid w:val="00205DE7"/>
    <w:rsid w:val="002100C5"/>
    <w:rsid w:val="0021186D"/>
    <w:rsid w:val="0021228D"/>
    <w:rsid w:val="00213A81"/>
    <w:rsid w:val="00213F22"/>
    <w:rsid w:val="00213FB9"/>
    <w:rsid w:val="00214CD9"/>
    <w:rsid w:val="002154C3"/>
    <w:rsid w:val="002157C9"/>
    <w:rsid w:val="00215EE8"/>
    <w:rsid w:val="00216512"/>
    <w:rsid w:val="002173A2"/>
    <w:rsid w:val="0022072D"/>
    <w:rsid w:val="00220874"/>
    <w:rsid w:val="00220969"/>
    <w:rsid w:val="00221300"/>
    <w:rsid w:val="0022192C"/>
    <w:rsid w:val="002219C8"/>
    <w:rsid w:val="0022220A"/>
    <w:rsid w:val="00222770"/>
    <w:rsid w:val="00222A32"/>
    <w:rsid w:val="002231D0"/>
    <w:rsid w:val="00224966"/>
    <w:rsid w:val="0022534A"/>
    <w:rsid w:val="00227C1D"/>
    <w:rsid w:val="002308FB"/>
    <w:rsid w:val="00230F21"/>
    <w:rsid w:val="002310B8"/>
    <w:rsid w:val="00231430"/>
    <w:rsid w:val="00231690"/>
    <w:rsid w:val="00233776"/>
    <w:rsid w:val="0023393B"/>
    <w:rsid w:val="00234742"/>
    <w:rsid w:val="002348C0"/>
    <w:rsid w:val="00236C86"/>
    <w:rsid w:val="00237CC7"/>
    <w:rsid w:val="00240910"/>
    <w:rsid w:val="00241367"/>
    <w:rsid w:val="00241930"/>
    <w:rsid w:val="0024245F"/>
    <w:rsid w:val="002428D3"/>
    <w:rsid w:val="00243A85"/>
    <w:rsid w:val="00243C04"/>
    <w:rsid w:val="00243CF1"/>
    <w:rsid w:val="00244588"/>
    <w:rsid w:val="00244E55"/>
    <w:rsid w:val="0024531A"/>
    <w:rsid w:val="0024581D"/>
    <w:rsid w:val="00246456"/>
    <w:rsid w:val="002473F1"/>
    <w:rsid w:val="00247917"/>
    <w:rsid w:val="00250186"/>
    <w:rsid w:val="00250217"/>
    <w:rsid w:val="00250ABE"/>
    <w:rsid w:val="00250D73"/>
    <w:rsid w:val="002512C9"/>
    <w:rsid w:val="002512FF"/>
    <w:rsid w:val="002527C0"/>
    <w:rsid w:val="00254567"/>
    <w:rsid w:val="00254C0B"/>
    <w:rsid w:val="00256249"/>
    <w:rsid w:val="00257696"/>
    <w:rsid w:val="0025770A"/>
    <w:rsid w:val="0025786C"/>
    <w:rsid w:val="00257B3A"/>
    <w:rsid w:val="00257CAE"/>
    <w:rsid w:val="00260452"/>
    <w:rsid w:val="00260494"/>
    <w:rsid w:val="00262D02"/>
    <w:rsid w:val="00264E44"/>
    <w:rsid w:val="0026634A"/>
    <w:rsid w:val="002675D1"/>
    <w:rsid w:val="00270A04"/>
    <w:rsid w:val="00270DE6"/>
    <w:rsid w:val="002716C6"/>
    <w:rsid w:val="00272577"/>
    <w:rsid w:val="00272CB0"/>
    <w:rsid w:val="00273157"/>
    <w:rsid w:val="002742E3"/>
    <w:rsid w:val="0027575D"/>
    <w:rsid w:val="002758EF"/>
    <w:rsid w:val="00276AEA"/>
    <w:rsid w:val="00280C22"/>
    <w:rsid w:val="0028135A"/>
    <w:rsid w:val="002826A7"/>
    <w:rsid w:val="002836DD"/>
    <w:rsid w:val="00284032"/>
    <w:rsid w:val="00284582"/>
    <w:rsid w:val="00284CF4"/>
    <w:rsid w:val="002850A9"/>
    <w:rsid w:val="00285998"/>
    <w:rsid w:val="00287D09"/>
    <w:rsid w:val="00287D8E"/>
    <w:rsid w:val="0029069F"/>
    <w:rsid w:val="00291681"/>
    <w:rsid w:val="0029201F"/>
    <w:rsid w:val="00292B37"/>
    <w:rsid w:val="00293963"/>
    <w:rsid w:val="00293F7A"/>
    <w:rsid w:val="00295BC3"/>
    <w:rsid w:val="00295E0A"/>
    <w:rsid w:val="002968C7"/>
    <w:rsid w:val="002975A3"/>
    <w:rsid w:val="002A0176"/>
    <w:rsid w:val="002A01EC"/>
    <w:rsid w:val="002A098D"/>
    <w:rsid w:val="002A0F02"/>
    <w:rsid w:val="002A1BD1"/>
    <w:rsid w:val="002A2591"/>
    <w:rsid w:val="002A2B03"/>
    <w:rsid w:val="002A3278"/>
    <w:rsid w:val="002A3670"/>
    <w:rsid w:val="002A36F3"/>
    <w:rsid w:val="002A3C4E"/>
    <w:rsid w:val="002A48E8"/>
    <w:rsid w:val="002A5907"/>
    <w:rsid w:val="002A636D"/>
    <w:rsid w:val="002A7DB8"/>
    <w:rsid w:val="002B03E2"/>
    <w:rsid w:val="002B267A"/>
    <w:rsid w:val="002B27E2"/>
    <w:rsid w:val="002B4002"/>
    <w:rsid w:val="002B55A1"/>
    <w:rsid w:val="002B5E7A"/>
    <w:rsid w:val="002B600D"/>
    <w:rsid w:val="002B6016"/>
    <w:rsid w:val="002C08C7"/>
    <w:rsid w:val="002C1053"/>
    <w:rsid w:val="002C138A"/>
    <w:rsid w:val="002C1718"/>
    <w:rsid w:val="002C1C7A"/>
    <w:rsid w:val="002C2B2E"/>
    <w:rsid w:val="002C2BA9"/>
    <w:rsid w:val="002C2C1F"/>
    <w:rsid w:val="002C2F86"/>
    <w:rsid w:val="002C3D72"/>
    <w:rsid w:val="002C41D5"/>
    <w:rsid w:val="002C45F6"/>
    <w:rsid w:val="002C471E"/>
    <w:rsid w:val="002C50AF"/>
    <w:rsid w:val="002D014F"/>
    <w:rsid w:val="002D3055"/>
    <w:rsid w:val="002D30F5"/>
    <w:rsid w:val="002D3239"/>
    <w:rsid w:val="002D33AA"/>
    <w:rsid w:val="002D35B2"/>
    <w:rsid w:val="002D47D8"/>
    <w:rsid w:val="002D4B85"/>
    <w:rsid w:val="002D4BA9"/>
    <w:rsid w:val="002D69FA"/>
    <w:rsid w:val="002D7617"/>
    <w:rsid w:val="002D7E84"/>
    <w:rsid w:val="002E1483"/>
    <w:rsid w:val="002E14EE"/>
    <w:rsid w:val="002E1F79"/>
    <w:rsid w:val="002E229A"/>
    <w:rsid w:val="002E2A57"/>
    <w:rsid w:val="002E3FE6"/>
    <w:rsid w:val="002E6375"/>
    <w:rsid w:val="002F063F"/>
    <w:rsid w:val="002F0F29"/>
    <w:rsid w:val="002F1208"/>
    <w:rsid w:val="002F19A9"/>
    <w:rsid w:val="002F23D3"/>
    <w:rsid w:val="002F2CB9"/>
    <w:rsid w:val="002F3E92"/>
    <w:rsid w:val="002F4990"/>
    <w:rsid w:val="002F4A4F"/>
    <w:rsid w:val="002F5077"/>
    <w:rsid w:val="002F5496"/>
    <w:rsid w:val="002F5C96"/>
    <w:rsid w:val="002F7209"/>
    <w:rsid w:val="002F7E1D"/>
    <w:rsid w:val="003000FC"/>
    <w:rsid w:val="00300958"/>
    <w:rsid w:val="00300B94"/>
    <w:rsid w:val="00300C3C"/>
    <w:rsid w:val="003015A0"/>
    <w:rsid w:val="00301BF0"/>
    <w:rsid w:val="00303CB6"/>
    <w:rsid w:val="00305BDC"/>
    <w:rsid w:val="00306D09"/>
    <w:rsid w:val="0030753F"/>
    <w:rsid w:val="00310FEE"/>
    <w:rsid w:val="0031153B"/>
    <w:rsid w:val="00311821"/>
    <w:rsid w:val="003134B5"/>
    <w:rsid w:val="00313B91"/>
    <w:rsid w:val="003141F8"/>
    <w:rsid w:val="00314C7E"/>
    <w:rsid w:val="00315309"/>
    <w:rsid w:val="00315844"/>
    <w:rsid w:val="00315C9C"/>
    <w:rsid w:val="00316873"/>
    <w:rsid w:val="0031712D"/>
    <w:rsid w:val="00317329"/>
    <w:rsid w:val="00317BB2"/>
    <w:rsid w:val="00317F36"/>
    <w:rsid w:val="0032015E"/>
    <w:rsid w:val="00320183"/>
    <w:rsid w:val="0032042F"/>
    <w:rsid w:val="003207CC"/>
    <w:rsid w:val="00322578"/>
    <w:rsid w:val="0032323B"/>
    <w:rsid w:val="003233C9"/>
    <w:rsid w:val="003244E0"/>
    <w:rsid w:val="00324A51"/>
    <w:rsid w:val="0032516C"/>
    <w:rsid w:val="0032517E"/>
    <w:rsid w:val="00325D2E"/>
    <w:rsid w:val="00325FDE"/>
    <w:rsid w:val="00326782"/>
    <w:rsid w:val="00326F4C"/>
    <w:rsid w:val="00327A43"/>
    <w:rsid w:val="00327A67"/>
    <w:rsid w:val="00331605"/>
    <w:rsid w:val="00331E7B"/>
    <w:rsid w:val="00332090"/>
    <w:rsid w:val="003320DE"/>
    <w:rsid w:val="0033350A"/>
    <w:rsid w:val="0033382E"/>
    <w:rsid w:val="00334300"/>
    <w:rsid w:val="00336419"/>
    <w:rsid w:val="003375FC"/>
    <w:rsid w:val="003377B3"/>
    <w:rsid w:val="00337844"/>
    <w:rsid w:val="003379B1"/>
    <w:rsid w:val="00340260"/>
    <w:rsid w:val="00340937"/>
    <w:rsid w:val="00340D7C"/>
    <w:rsid w:val="003418FD"/>
    <w:rsid w:val="00341A37"/>
    <w:rsid w:val="00341C26"/>
    <w:rsid w:val="003423BC"/>
    <w:rsid w:val="00342FBE"/>
    <w:rsid w:val="0034342A"/>
    <w:rsid w:val="00343A21"/>
    <w:rsid w:val="00344469"/>
    <w:rsid w:val="0034558C"/>
    <w:rsid w:val="00345791"/>
    <w:rsid w:val="00345CDB"/>
    <w:rsid w:val="0034619E"/>
    <w:rsid w:val="00346B35"/>
    <w:rsid w:val="00347012"/>
    <w:rsid w:val="003470AC"/>
    <w:rsid w:val="0034738F"/>
    <w:rsid w:val="003475DC"/>
    <w:rsid w:val="003514A2"/>
    <w:rsid w:val="0035172C"/>
    <w:rsid w:val="00351E0E"/>
    <w:rsid w:val="0035244D"/>
    <w:rsid w:val="0035255B"/>
    <w:rsid w:val="00352DED"/>
    <w:rsid w:val="003530AC"/>
    <w:rsid w:val="003540AB"/>
    <w:rsid w:val="00354C0D"/>
    <w:rsid w:val="003558C1"/>
    <w:rsid w:val="00355D11"/>
    <w:rsid w:val="00356619"/>
    <w:rsid w:val="00356840"/>
    <w:rsid w:val="00356866"/>
    <w:rsid w:val="00357308"/>
    <w:rsid w:val="0035745C"/>
    <w:rsid w:val="00360D62"/>
    <w:rsid w:val="00360F02"/>
    <w:rsid w:val="00361846"/>
    <w:rsid w:val="00361FCE"/>
    <w:rsid w:val="003626AF"/>
    <w:rsid w:val="00362819"/>
    <w:rsid w:val="00362D03"/>
    <w:rsid w:val="00363C99"/>
    <w:rsid w:val="00363E79"/>
    <w:rsid w:val="00364194"/>
    <w:rsid w:val="00366968"/>
    <w:rsid w:val="003678F5"/>
    <w:rsid w:val="003719AC"/>
    <w:rsid w:val="00372385"/>
    <w:rsid w:val="0037293A"/>
    <w:rsid w:val="00372C1F"/>
    <w:rsid w:val="00372E06"/>
    <w:rsid w:val="00373015"/>
    <w:rsid w:val="00374256"/>
    <w:rsid w:val="0037433D"/>
    <w:rsid w:val="0037463E"/>
    <w:rsid w:val="0037537C"/>
    <w:rsid w:val="00375DB9"/>
    <w:rsid w:val="003761D3"/>
    <w:rsid w:val="0037621D"/>
    <w:rsid w:val="003766CE"/>
    <w:rsid w:val="00376C7F"/>
    <w:rsid w:val="0037705A"/>
    <w:rsid w:val="0038077D"/>
    <w:rsid w:val="00381D71"/>
    <w:rsid w:val="00382335"/>
    <w:rsid w:val="0038241E"/>
    <w:rsid w:val="00383FCE"/>
    <w:rsid w:val="0038468D"/>
    <w:rsid w:val="00384D30"/>
    <w:rsid w:val="0038654B"/>
    <w:rsid w:val="00386770"/>
    <w:rsid w:val="0038693C"/>
    <w:rsid w:val="00387215"/>
    <w:rsid w:val="00387390"/>
    <w:rsid w:val="0039028F"/>
    <w:rsid w:val="003925A6"/>
    <w:rsid w:val="00392DC3"/>
    <w:rsid w:val="003931CF"/>
    <w:rsid w:val="00393D28"/>
    <w:rsid w:val="00395659"/>
    <w:rsid w:val="00395A21"/>
    <w:rsid w:val="0039695A"/>
    <w:rsid w:val="003969E2"/>
    <w:rsid w:val="00396DC3"/>
    <w:rsid w:val="00397352"/>
    <w:rsid w:val="003A053D"/>
    <w:rsid w:val="003A0B39"/>
    <w:rsid w:val="003A0D49"/>
    <w:rsid w:val="003A0DF6"/>
    <w:rsid w:val="003A0EEE"/>
    <w:rsid w:val="003A12A5"/>
    <w:rsid w:val="003A1AEA"/>
    <w:rsid w:val="003A29AC"/>
    <w:rsid w:val="003A324F"/>
    <w:rsid w:val="003A430F"/>
    <w:rsid w:val="003A4876"/>
    <w:rsid w:val="003A493B"/>
    <w:rsid w:val="003A4C3B"/>
    <w:rsid w:val="003A58E5"/>
    <w:rsid w:val="003A6449"/>
    <w:rsid w:val="003A66CF"/>
    <w:rsid w:val="003A7323"/>
    <w:rsid w:val="003A77CF"/>
    <w:rsid w:val="003A7C9F"/>
    <w:rsid w:val="003B015F"/>
    <w:rsid w:val="003B0719"/>
    <w:rsid w:val="003B0F5B"/>
    <w:rsid w:val="003B0F74"/>
    <w:rsid w:val="003B14EB"/>
    <w:rsid w:val="003B2DDE"/>
    <w:rsid w:val="003B2F30"/>
    <w:rsid w:val="003B32EC"/>
    <w:rsid w:val="003B4668"/>
    <w:rsid w:val="003B4BF4"/>
    <w:rsid w:val="003B5201"/>
    <w:rsid w:val="003B6F4B"/>
    <w:rsid w:val="003B70DD"/>
    <w:rsid w:val="003B743A"/>
    <w:rsid w:val="003C0B25"/>
    <w:rsid w:val="003C12DD"/>
    <w:rsid w:val="003C1616"/>
    <w:rsid w:val="003C1FC7"/>
    <w:rsid w:val="003C3364"/>
    <w:rsid w:val="003C3815"/>
    <w:rsid w:val="003C434B"/>
    <w:rsid w:val="003C4C70"/>
    <w:rsid w:val="003C4CB6"/>
    <w:rsid w:val="003C4D67"/>
    <w:rsid w:val="003C501F"/>
    <w:rsid w:val="003C56DB"/>
    <w:rsid w:val="003C6095"/>
    <w:rsid w:val="003C6211"/>
    <w:rsid w:val="003C64B8"/>
    <w:rsid w:val="003C6C67"/>
    <w:rsid w:val="003C7B81"/>
    <w:rsid w:val="003D0FBB"/>
    <w:rsid w:val="003D13CB"/>
    <w:rsid w:val="003D191B"/>
    <w:rsid w:val="003D20B3"/>
    <w:rsid w:val="003D2C65"/>
    <w:rsid w:val="003D3275"/>
    <w:rsid w:val="003D3A2D"/>
    <w:rsid w:val="003D3C0C"/>
    <w:rsid w:val="003D42D4"/>
    <w:rsid w:val="003D4319"/>
    <w:rsid w:val="003D521F"/>
    <w:rsid w:val="003D536A"/>
    <w:rsid w:val="003D708A"/>
    <w:rsid w:val="003D72A7"/>
    <w:rsid w:val="003E095F"/>
    <w:rsid w:val="003E09EF"/>
    <w:rsid w:val="003E2DFB"/>
    <w:rsid w:val="003E324B"/>
    <w:rsid w:val="003E4127"/>
    <w:rsid w:val="003E5830"/>
    <w:rsid w:val="003E5F70"/>
    <w:rsid w:val="003E652B"/>
    <w:rsid w:val="003E711C"/>
    <w:rsid w:val="003E7BEE"/>
    <w:rsid w:val="003E7DF1"/>
    <w:rsid w:val="003F0405"/>
    <w:rsid w:val="003F13D6"/>
    <w:rsid w:val="003F1D57"/>
    <w:rsid w:val="003F1DDC"/>
    <w:rsid w:val="003F229A"/>
    <w:rsid w:val="003F231F"/>
    <w:rsid w:val="003F3645"/>
    <w:rsid w:val="003F3E74"/>
    <w:rsid w:val="003F4389"/>
    <w:rsid w:val="003F438F"/>
    <w:rsid w:val="003F4540"/>
    <w:rsid w:val="003F6C18"/>
    <w:rsid w:val="003F7D23"/>
    <w:rsid w:val="00400242"/>
    <w:rsid w:val="00401E53"/>
    <w:rsid w:val="004025F4"/>
    <w:rsid w:val="00402AA1"/>
    <w:rsid w:val="004031CC"/>
    <w:rsid w:val="004037DE"/>
    <w:rsid w:val="004040EA"/>
    <w:rsid w:val="00406BCD"/>
    <w:rsid w:val="00407B8A"/>
    <w:rsid w:val="004107B2"/>
    <w:rsid w:val="00410CE7"/>
    <w:rsid w:val="0041118E"/>
    <w:rsid w:val="0041175C"/>
    <w:rsid w:val="00411B86"/>
    <w:rsid w:val="00412495"/>
    <w:rsid w:val="00412EEE"/>
    <w:rsid w:val="004154DB"/>
    <w:rsid w:val="00415A7E"/>
    <w:rsid w:val="00416644"/>
    <w:rsid w:val="00416BD8"/>
    <w:rsid w:val="004170BE"/>
    <w:rsid w:val="00417176"/>
    <w:rsid w:val="004172E6"/>
    <w:rsid w:val="00417847"/>
    <w:rsid w:val="00420847"/>
    <w:rsid w:val="0042122E"/>
    <w:rsid w:val="00421383"/>
    <w:rsid w:val="00421DB5"/>
    <w:rsid w:val="0042262C"/>
    <w:rsid w:val="0042276B"/>
    <w:rsid w:val="0042354F"/>
    <w:rsid w:val="004251C7"/>
    <w:rsid w:val="0042686E"/>
    <w:rsid w:val="004269E7"/>
    <w:rsid w:val="004273D9"/>
    <w:rsid w:val="00427BAD"/>
    <w:rsid w:val="00427CB8"/>
    <w:rsid w:val="004300FF"/>
    <w:rsid w:val="004301CE"/>
    <w:rsid w:val="0043067C"/>
    <w:rsid w:val="00430825"/>
    <w:rsid w:val="00432380"/>
    <w:rsid w:val="004328DE"/>
    <w:rsid w:val="00433124"/>
    <w:rsid w:val="004331F2"/>
    <w:rsid w:val="004332E7"/>
    <w:rsid w:val="004337E6"/>
    <w:rsid w:val="004348A1"/>
    <w:rsid w:val="00435A08"/>
    <w:rsid w:val="00435A8A"/>
    <w:rsid w:val="004372F5"/>
    <w:rsid w:val="00440204"/>
    <w:rsid w:val="004403F7"/>
    <w:rsid w:val="00440633"/>
    <w:rsid w:val="00440ACF"/>
    <w:rsid w:val="00440B91"/>
    <w:rsid w:val="00440FFF"/>
    <w:rsid w:val="004425DC"/>
    <w:rsid w:val="004432A7"/>
    <w:rsid w:val="0044378B"/>
    <w:rsid w:val="004444D4"/>
    <w:rsid w:val="00444C0F"/>
    <w:rsid w:val="00445293"/>
    <w:rsid w:val="00445710"/>
    <w:rsid w:val="00445D53"/>
    <w:rsid w:val="0044659E"/>
    <w:rsid w:val="0045050A"/>
    <w:rsid w:val="00450AE5"/>
    <w:rsid w:val="00451129"/>
    <w:rsid w:val="00452292"/>
    <w:rsid w:val="0045290A"/>
    <w:rsid w:val="004531DA"/>
    <w:rsid w:val="00453963"/>
    <w:rsid w:val="00454119"/>
    <w:rsid w:val="00454894"/>
    <w:rsid w:val="00454B73"/>
    <w:rsid w:val="0045530D"/>
    <w:rsid w:val="004567D3"/>
    <w:rsid w:val="00457597"/>
    <w:rsid w:val="00457797"/>
    <w:rsid w:val="00457F9A"/>
    <w:rsid w:val="0046082E"/>
    <w:rsid w:val="00462C36"/>
    <w:rsid w:val="004633AC"/>
    <w:rsid w:val="004640D0"/>
    <w:rsid w:val="00464246"/>
    <w:rsid w:val="0046463A"/>
    <w:rsid w:val="00465223"/>
    <w:rsid w:val="00466BDC"/>
    <w:rsid w:val="00466E19"/>
    <w:rsid w:val="004676F4"/>
    <w:rsid w:val="00467A23"/>
    <w:rsid w:val="004706BC"/>
    <w:rsid w:val="00470C60"/>
    <w:rsid w:val="00471059"/>
    <w:rsid w:val="00471FD6"/>
    <w:rsid w:val="0047257D"/>
    <w:rsid w:val="00472589"/>
    <w:rsid w:val="00472A1B"/>
    <w:rsid w:val="004740BB"/>
    <w:rsid w:val="004743C3"/>
    <w:rsid w:val="00475939"/>
    <w:rsid w:val="00476E10"/>
    <w:rsid w:val="00476E1D"/>
    <w:rsid w:val="004772E5"/>
    <w:rsid w:val="004776F8"/>
    <w:rsid w:val="00480288"/>
    <w:rsid w:val="0048123A"/>
    <w:rsid w:val="00483D04"/>
    <w:rsid w:val="004864BB"/>
    <w:rsid w:val="00487004"/>
    <w:rsid w:val="00487621"/>
    <w:rsid w:val="00487A2E"/>
    <w:rsid w:val="00490D71"/>
    <w:rsid w:val="00491951"/>
    <w:rsid w:val="00491E41"/>
    <w:rsid w:val="004924AB"/>
    <w:rsid w:val="00492BF3"/>
    <w:rsid w:val="0049497E"/>
    <w:rsid w:val="00496549"/>
    <w:rsid w:val="00496AD2"/>
    <w:rsid w:val="00496B4C"/>
    <w:rsid w:val="004970F3"/>
    <w:rsid w:val="004A02DD"/>
    <w:rsid w:val="004A0E1D"/>
    <w:rsid w:val="004A2235"/>
    <w:rsid w:val="004A28CE"/>
    <w:rsid w:val="004A2A5E"/>
    <w:rsid w:val="004A2EFB"/>
    <w:rsid w:val="004A32A4"/>
    <w:rsid w:val="004A36C5"/>
    <w:rsid w:val="004A3B6F"/>
    <w:rsid w:val="004A3C85"/>
    <w:rsid w:val="004A3FDD"/>
    <w:rsid w:val="004A42F2"/>
    <w:rsid w:val="004A46AE"/>
    <w:rsid w:val="004A5309"/>
    <w:rsid w:val="004A5BFD"/>
    <w:rsid w:val="004A5FEA"/>
    <w:rsid w:val="004A637B"/>
    <w:rsid w:val="004A6A6E"/>
    <w:rsid w:val="004A721E"/>
    <w:rsid w:val="004B1536"/>
    <w:rsid w:val="004B18B9"/>
    <w:rsid w:val="004B1F61"/>
    <w:rsid w:val="004B23CC"/>
    <w:rsid w:val="004B3D34"/>
    <w:rsid w:val="004B402A"/>
    <w:rsid w:val="004B5C93"/>
    <w:rsid w:val="004B683D"/>
    <w:rsid w:val="004B7A80"/>
    <w:rsid w:val="004B7D17"/>
    <w:rsid w:val="004C07FB"/>
    <w:rsid w:val="004C17E9"/>
    <w:rsid w:val="004C25CB"/>
    <w:rsid w:val="004C377F"/>
    <w:rsid w:val="004C4066"/>
    <w:rsid w:val="004C4C3A"/>
    <w:rsid w:val="004C52B6"/>
    <w:rsid w:val="004C5E6B"/>
    <w:rsid w:val="004C726D"/>
    <w:rsid w:val="004C7B41"/>
    <w:rsid w:val="004D09D6"/>
    <w:rsid w:val="004D1461"/>
    <w:rsid w:val="004D300A"/>
    <w:rsid w:val="004D32BE"/>
    <w:rsid w:val="004D50EE"/>
    <w:rsid w:val="004D60B1"/>
    <w:rsid w:val="004D7D6D"/>
    <w:rsid w:val="004E078E"/>
    <w:rsid w:val="004E1232"/>
    <w:rsid w:val="004E1286"/>
    <w:rsid w:val="004E2042"/>
    <w:rsid w:val="004E2311"/>
    <w:rsid w:val="004E2C4E"/>
    <w:rsid w:val="004E2E58"/>
    <w:rsid w:val="004E326C"/>
    <w:rsid w:val="004E37BF"/>
    <w:rsid w:val="004E3C1C"/>
    <w:rsid w:val="004E3E75"/>
    <w:rsid w:val="004E4A05"/>
    <w:rsid w:val="004E51A4"/>
    <w:rsid w:val="004E51F4"/>
    <w:rsid w:val="004E58C8"/>
    <w:rsid w:val="004E67FE"/>
    <w:rsid w:val="004E7449"/>
    <w:rsid w:val="004E76F2"/>
    <w:rsid w:val="004E7CB7"/>
    <w:rsid w:val="004F3337"/>
    <w:rsid w:val="004F3ADD"/>
    <w:rsid w:val="004F3EF2"/>
    <w:rsid w:val="004F3F29"/>
    <w:rsid w:val="004F4C9F"/>
    <w:rsid w:val="004F4EE6"/>
    <w:rsid w:val="004F5155"/>
    <w:rsid w:val="004F6F80"/>
    <w:rsid w:val="004F7E57"/>
    <w:rsid w:val="00502071"/>
    <w:rsid w:val="005029AE"/>
    <w:rsid w:val="00502C71"/>
    <w:rsid w:val="005042D7"/>
    <w:rsid w:val="00504CDD"/>
    <w:rsid w:val="00505F02"/>
    <w:rsid w:val="00506153"/>
    <w:rsid w:val="00506BD9"/>
    <w:rsid w:val="005074AB"/>
    <w:rsid w:val="00510C6D"/>
    <w:rsid w:val="00511651"/>
    <w:rsid w:val="00511F52"/>
    <w:rsid w:val="00512E3F"/>
    <w:rsid w:val="005141E3"/>
    <w:rsid w:val="00514320"/>
    <w:rsid w:val="00514908"/>
    <w:rsid w:val="0051615C"/>
    <w:rsid w:val="00516A52"/>
    <w:rsid w:val="005176A1"/>
    <w:rsid w:val="005176F9"/>
    <w:rsid w:val="00517A2B"/>
    <w:rsid w:val="00521EF9"/>
    <w:rsid w:val="005224C9"/>
    <w:rsid w:val="005235B3"/>
    <w:rsid w:val="005236A7"/>
    <w:rsid w:val="00524095"/>
    <w:rsid w:val="005246EC"/>
    <w:rsid w:val="00525102"/>
    <w:rsid w:val="005259F8"/>
    <w:rsid w:val="00525FF6"/>
    <w:rsid w:val="005279E7"/>
    <w:rsid w:val="00530393"/>
    <w:rsid w:val="005303A9"/>
    <w:rsid w:val="00532270"/>
    <w:rsid w:val="005335FA"/>
    <w:rsid w:val="005337CD"/>
    <w:rsid w:val="00533FFD"/>
    <w:rsid w:val="00534251"/>
    <w:rsid w:val="00535C83"/>
    <w:rsid w:val="00536DE5"/>
    <w:rsid w:val="00536DFF"/>
    <w:rsid w:val="00537C67"/>
    <w:rsid w:val="005401B1"/>
    <w:rsid w:val="005402F0"/>
    <w:rsid w:val="00540A5F"/>
    <w:rsid w:val="0054114C"/>
    <w:rsid w:val="00541357"/>
    <w:rsid w:val="00544B68"/>
    <w:rsid w:val="0054513D"/>
    <w:rsid w:val="005460EA"/>
    <w:rsid w:val="005462D7"/>
    <w:rsid w:val="005463C5"/>
    <w:rsid w:val="005501F2"/>
    <w:rsid w:val="00550B2D"/>
    <w:rsid w:val="00550D21"/>
    <w:rsid w:val="00550E74"/>
    <w:rsid w:val="00551ADF"/>
    <w:rsid w:val="00551C78"/>
    <w:rsid w:val="00552BF5"/>
    <w:rsid w:val="0055367D"/>
    <w:rsid w:val="00553A34"/>
    <w:rsid w:val="00553AAC"/>
    <w:rsid w:val="005545B6"/>
    <w:rsid w:val="00554A09"/>
    <w:rsid w:val="00554C33"/>
    <w:rsid w:val="00557EBE"/>
    <w:rsid w:val="005600E4"/>
    <w:rsid w:val="00560F90"/>
    <w:rsid w:val="00561E84"/>
    <w:rsid w:val="00564313"/>
    <w:rsid w:val="005644E8"/>
    <w:rsid w:val="00564A5D"/>
    <w:rsid w:val="00565119"/>
    <w:rsid w:val="00566214"/>
    <w:rsid w:val="00566752"/>
    <w:rsid w:val="00567886"/>
    <w:rsid w:val="00567E9A"/>
    <w:rsid w:val="00570562"/>
    <w:rsid w:val="00570AB6"/>
    <w:rsid w:val="00570CAE"/>
    <w:rsid w:val="005712FD"/>
    <w:rsid w:val="005713C2"/>
    <w:rsid w:val="00571FB6"/>
    <w:rsid w:val="00572BEE"/>
    <w:rsid w:val="00573502"/>
    <w:rsid w:val="00573C03"/>
    <w:rsid w:val="00574746"/>
    <w:rsid w:val="00574D81"/>
    <w:rsid w:val="00575267"/>
    <w:rsid w:val="005756CD"/>
    <w:rsid w:val="005756F7"/>
    <w:rsid w:val="0057599A"/>
    <w:rsid w:val="00576F58"/>
    <w:rsid w:val="00577D46"/>
    <w:rsid w:val="00580501"/>
    <w:rsid w:val="0058185E"/>
    <w:rsid w:val="00581F55"/>
    <w:rsid w:val="005829F9"/>
    <w:rsid w:val="00582DCE"/>
    <w:rsid w:val="00582E7E"/>
    <w:rsid w:val="005835F5"/>
    <w:rsid w:val="00583A22"/>
    <w:rsid w:val="0058545C"/>
    <w:rsid w:val="0058565D"/>
    <w:rsid w:val="00585F54"/>
    <w:rsid w:val="005864C9"/>
    <w:rsid w:val="0058744F"/>
    <w:rsid w:val="00587619"/>
    <w:rsid w:val="00590F0D"/>
    <w:rsid w:val="005932F3"/>
    <w:rsid w:val="00593A45"/>
    <w:rsid w:val="005953D4"/>
    <w:rsid w:val="005956BB"/>
    <w:rsid w:val="00595871"/>
    <w:rsid w:val="00596438"/>
    <w:rsid w:val="005A0359"/>
    <w:rsid w:val="005A0422"/>
    <w:rsid w:val="005A0699"/>
    <w:rsid w:val="005A0A7B"/>
    <w:rsid w:val="005A1341"/>
    <w:rsid w:val="005A171D"/>
    <w:rsid w:val="005A19FF"/>
    <w:rsid w:val="005A2EFB"/>
    <w:rsid w:val="005A39D9"/>
    <w:rsid w:val="005A3DE5"/>
    <w:rsid w:val="005A3FAB"/>
    <w:rsid w:val="005A4B64"/>
    <w:rsid w:val="005A4DD5"/>
    <w:rsid w:val="005A550B"/>
    <w:rsid w:val="005A5A4B"/>
    <w:rsid w:val="005A657F"/>
    <w:rsid w:val="005A79BA"/>
    <w:rsid w:val="005B0779"/>
    <w:rsid w:val="005B0F70"/>
    <w:rsid w:val="005B1F50"/>
    <w:rsid w:val="005B288F"/>
    <w:rsid w:val="005B41EB"/>
    <w:rsid w:val="005B431B"/>
    <w:rsid w:val="005B47D2"/>
    <w:rsid w:val="005B4F38"/>
    <w:rsid w:val="005B5097"/>
    <w:rsid w:val="005B57DC"/>
    <w:rsid w:val="005B59AE"/>
    <w:rsid w:val="005B59AF"/>
    <w:rsid w:val="005B5C01"/>
    <w:rsid w:val="005B7FB8"/>
    <w:rsid w:val="005C019A"/>
    <w:rsid w:val="005C03C8"/>
    <w:rsid w:val="005C0D90"/>
    <w:rsid w:val="005C3132"/>
    <w:rsid w:val="005C354C"/>
    <w:rsid w:val="005C3930"/>
    <w:rsid w:val="005C3A91"/>
    <w:rsid w:val="005C4FEB"/>
    <w:rsid w:val="005C52C7"/>
    <w:rsid w:val="005C63D5"/>
    <w:rsid w:val="005C67E3"/>
    <w:rsid w:val="005C7F3A"/>
    <w:rsid w:val="005D0716"/>
    <w:rsid w:val="005D2FA8"/>
    <w:rsid w:val="005D4D2D"/>
    <w:rsid w:val="005D66CC"/>
    <w:rsid w:val="005D6ECF"/>
    <w:rsid w:val="005E0134"/>
    <w:rsid w:val="005E0F8E"/>
    <w:rsid w:val="005E1424"/>
    <w:rsid w:val="005E1B19"/>
    <w:rsid w:val="005E25D8"/>
    <w:rsid w:val="005E263D"/>
    <w:rsid w:val="005E2916"/>
    <w:rsid w:val="005E2AAE"/>
    <w:rsid w:val="005E3342"/>
    <w:rsid w:val="005E3945"/>
    <w:rsid w:val="005E3B81"/>
    <w:rsid w:val="005E6D94"/>
    <w:rsid w:val="005E7202"/>
    <w:rsid w:val="005E7B66"/>
    <w:rsid w:val="005E7C41"/>
    <w:rsid w:val="005E7C9F"/>
    <w:rsid w:val="005F0926"/>
    <w:rsid w:val="005F1837"/>
    <w:rsid w:val="005F214A"/>
    <w:rsid w:val="005F25EC"/>
    <w:rsid w:val="005F2D62"/>
    <w:rsid w:val="005F3109"/>
    <w:rsid w:val="005F33C6"/>
    <w:rsid w:val="005F3EB2"/>
    <w:rsid w:val="005F4113"/>
    <w:rsid w:val="005F4130"/>
    <w:rsid w:val="005F67B6"/>
    <w:rsid w:val="005F6E0A"/>
    <w:rsid w:val="005F71DC"/>
    <w:rsid w:val="005F736C"/>
    <w:rsid w:val="005F7392"/>
    <w:rsid w:val="005F752E"/>
    <w:rsid w:val="005F7ABE"/>
    <w:rsid w:val="00600A8C"/>
    <w:rsid w:val="00600E00"/>
    <w:rsid w:val="006041BF"/>
    <w:rsid w:val="00604577"/>
    <w:rsid w:val="00604BDA"/>
    <w:rsid w:val="00605246"/>
    <w:rsid w:val="00605A70"/>
    <w:rsid w:val="00606006"/>
    <w:rsid w:val="006068EA"/>
    <w:rsid w:val="00607133"/>
    <w:rsid w:val="00607E1D"/>
    <w:rsid w:val="00610A1A"/>
    <w:rsid w:val="00610CDB"/>
    <w:rsid w:val="00610E5B"/>
    <w:rsid w:val="00611491"/>
    <w:rsid w:val="0061186E"/>
    <w:rsid w:val="00611923"/>
    <w:rsid w:val="00612F16"/>
    <w:rsid w:val="006144F7"/>
    <w:rsid w:val="00614DAB"/>
    <w:rsid w:val="00615899"/>
    <w:rsid w:val="00615FBD"/>
    <w:rsid w:val="006166E9"/>
    <w:rsid w:val="0061705D"/>
    <w:rsid w:val="006173F0"/>
    <w:rsid w:val="006208BE"/>
    <w:rsid w:val="006212DE"/>
    <w:rsid w:val="00621C83"/>
    <w:rsid w:val="0062249E"/>
    <w:rsid w:val="006224F2"/>
    <w:rsid w:val="00623EF3"/>
    <w:rsid w:val="006246D7"/>
    <w:rsid w:val="006253C9"/>
    <w:rsid w:val="0062542D"/>
    <w:rsid w:val="00625691"/>
    <w:rsid w:val="00625E31"/>
    <w:rsid w:val="006262A4"/>
    <w:rsid w:val="0062639A"/>
    <w:rsid w:val="006271CF"/>
    <w:rsid w:val="00631E9E"/>
    <w:rsid w:val="00632192"/>
    <w:rsid w:val="0063221D"/>
    <w:rsid w:val="006326AD"/>
    <w:rsid w:val="00632CF5"/>
    <w:rsid w:val="00633DC1"/>
    <w:rsid w:val="006341F0"/>
    <w:rsid w:val="0063489F"/>
    <w:rsid w:val="006352CE"/>
    <w:rsid w:val="006362A2"/>
    <w:rsid w:val="00636487"/>
    <w:rsid w:val="006364B2"/>
    <w:rsid w:val="00636BD0"/>
    <w:rsid w:val="00636D5E"/>
    <w:rsid w:val="006373F1"/>
    <w:rsid w:val="00637B7D"/>
    <w:rsid w:val="00637EC0"/>
    <w:rsid w:val="0064028B"/>
    <w:rsid w:val="00640592"/>
    <w:rsid w:val="00640AFB"/>
    <w:rsid w:val="006410B3"/>
    <w:rsid w:val="00641402"/>
    <w:rsid w:val="00641D61"/>
    <w:rsid w:val="00642E0E"/>
    <w:rsid w:val="0064362C"/>
    <w:rsid w:val="00645669"/>
    <w:rsid w:val="00645DD7"/>
    <w:rsid w:val="0064652E"/>
    <w:rsid w:val="00646F33"/>
    <w:rsid w:val="0064716C"/>
    <w:rsid w:val="006474FE"/>
    <w:rsid w:val="006501E9"/>
    <w:rsid w:val="006504EB"/>
    <w:rsid w:val="00650F4B"/>
    <w:rsid w:val="006511D6"/>
    <w:rsid w:val="00651597"/>
    <w:rsid w:val="0065174F"/>
    <w:rsid w:val="00652170"/>
    <w:rsid w:val="00652A6D"/>
    <w:rsid w:val="00652C07"/>
    <w:rsid w:val="006534B6"/>
    <w:rsid w:val="00653665"/>
    <w:rsid w:val="0065418D"/>
    <w:rsid w:val="00654D36"/>
    <w:rsid w:val="0065643C"/>
    <w:rsid w:val="00656A48"/>
    <w:rsid w:val="00656B67"/>
    <w:rsid w:val="006612A0"/>
    <w:rsid w:val="00661F01"/>
    <w:rsid w:val="0066218A"/>
    <w:rsid w:val="00662206"/>
    <w:rsid w:val="00662302"/>
    <w:rsid w:val="00662FEC"/>
    <w:rsid w:val="006643D9"/>
    <w:rsid w:val="00664F1F"/>
    <w:rsid w:val="00666B33"/>
    <w:rsid w:val="00666BBC"/>
    <w:rsid w:val="00666F94"/>
    <w:rsid w:val="006673B6"/>
    <w:rsid w:val="00667602"/>
    <w:rsid w:val="00667A8C"/>
    <w:rsid w:val="006705BD"/>
    <w:rsid w:val="006705E4"/>
    <w:rsid w:val="006710C2"/>
    <w:rsid w:val="00671368"/>
    <w:rsid w:val="00671549"/>
    <w:rsid w:val="006718AF"/>
    <w:rsid w:val="00672CA5"/>
    <w:rsid w:val="00672CD1"/>
    <w:rsid w:val="006733D8"/>
    <w:rsid w:val="00674B16"/>
    <w:rsid w:val="00674B1E"/>
    <w:rsid w:val="006770C8"/>
    <w:rsid w:val="0067723A"/>
    <w:rsid w:val="0067763A"/>
    <w:rsid w:val="00677A67"/>
    <w:rsid w:val="00677EB0"/>
    <w:rsid w:val="00680670"/>
    <w:rsid w:val="00681356"/>
    <w:rsid w:val="00682E8D"/>
    <w:rsid w:val="00683CA9"/>
    <w:rsid w:val="00683F0A"/>
    <w:rsid w:val="00684E12"/>
    <w:rsid w:val="0068503F"/>
    <w:rsid w:val="00685242"/>
    <w:rsid w:val="00685E29"/>
    <w:rsid w:val="0068603B"/>
    <w:rsid w:val="00686C50"/>
    <w:rsid w:val="0068729A"/>
    <w:rsid w:val="00687577"/>
    <w:rsid w:val="006878D4"/>
    <w:rsid w:val="006913FD"/>
    <w:rsid w:val="006917DE"/>
    <w:rsid w:val="00691FD7"/>
    <w:rsid w:val="006924BD"/>
    <w:rsid w:val="00693A31"/>
    <w:rsid w:val="006959B7"/>
    <w:rsid w:val="00696361"/>
    <w:rsid w:val="00697827"/>
    <w:rsid w:val="00697AA0"/>
    <w:rsid w:val="006A0896"/>
    <w:rsid w:val="006A1581"/>
    <w:rsid w:val="006A1C39"/>
    <w:rsid w:val="006A37DB"/>
    <w:rsid w:val="006A3BD0"/>
    <w:rsid w:val="006A3F5E"/>
    <w:rsid w:val="006A4996"/>
    <w:rsid w:val="006A4CBE"/>
    <w:rsid w:val="006A4DA8"/>
    <w:rsid w:val="006A5107"/>
    <w:rsid w:val="006A665E"/>
    <w:rsid w:val="006A670A"/>
    <w:rsid w:val="006A6B93"/>
    <w:rsid w:val="006A6D99"/>
    <w:rsid w:val="006A6E47"/>
    <w:rsid w:val="006A6FA3"/>
    <w:rsid w:val="006A7792"/>
    <w:rsid w:val="006B0BFB"/>
    <w:rsid w:val="006B3557"/>
    <w:rsid w:val="006B4B76"/>
    <w:rsid w:val="006B5B7C"/>
    <w:rsid w:val="006B5E9A"/>
    <w:rsid w:val="006B5F43"/>
    <w:rsid w:val="006B68F8"/>
    <w:rsid w:val="006B79E1"/>
    <w:rsid w:val="006C0F8C"/>
    <w:rsid w:val="006C0FE4"/>
    <w:rsid w:val="006C1C28"/>
    <w:rsid w:val="006C223C"/>
    <w:rsid w:val="006C243C"/>
    <w:rsid w:val="006C2487"/>
    <w:rsid w:val="006C3260"/>
    <w:rsid w:val="006C3334"/>
    <w:rsid w:val="006C355C"/>
    <w:rsid w:val="006C39AA"/>
    <w:rsid w:val="006C3CD1"/>
    <w:rsid w:val="006C3F7F"/>
    <w:rsid w:val="006C4B0B"/>
    <w:rsid w:val="006C4D48"/>
    <w:rsid w:val="006C4EC5"/>
    <w:rsid w:val="006C6063"/>
    <w:rsid w:val="006C6D68"/>
    <w:rsid w:val="006D08DD"/>
    <w:rsid w:val="006D0A8C"/>
    <w:rsid w:val="006D237F"/>
    <w:rsid w:val="006D25E0"/>
    <w:rsid w:val="006D2B6F"/>
    <w:rsid w:val="006D2D51"/>
    <w:rsid w:val="006D5F46"/>
    <w:rsid w:val="006D664E"/>
    <w:rsid w:val="006D7F5A"/>
    <w:rsid w:val="006E03B0"/>
    <w:rsid w:val="006E0920"/>
    <w:rsid w:val="006E0D98"/>
    <w:rsid w:val="006E20BF"/>
    <w:rsid w:val="006E287C"/>
    <w:rsid w:val="006E32AE"/>
    <w:rsid w:val="006E6913"/>
    <w:rsid w:val="006E740D"/>
    <w:rsid w:val="006F04CA"/>
    <w:rsid w:val="006F1ECD"/>
    <w:rsid w:val="006F2886"/>
    <w:rsid w:val="006F386D"/>
    <w:rsid w:val="006F3E67"/>
    <w:rsid w:val="006F4A09"/>
    <w:rsid w:val="006F683A"/>
    <w:rsid w:val="0070027D"/>
    <w:rsid w:val="0070079E"/>
    <w:rsid w:val="00700AF2"/>
    <w:rsid w:val="007011D3"/>
    <w:rsid w:val="00702ACD"/>
    <w:rsid w:val="00702D8B"/>
    <w:rsid w:val="00703B9C"/>
    <w:rsid w:val="007044FC"/>
    <w:rsid w:val="00705500"/>
    <w:rsid w:val="00706DF3"/>
    <w:rsid w:val="00710157"/>
    <w:rsid w:val="007104A6"/>
    <w:rsid w:val="00710E4B"/>
    <w:rsid w:val="00711F6F"/>
    <w:rsid w:val="007125C9"/>
    <w:rsid w:val="00712856"/>
    <w:rsid w:val="00713E40"/>
    <w:rsid w:val="007142C3"/>
    <w:rsid w:val="00715805"/>
    <w:rsid w:val="00715AFF"/>
    <w:rsid w:val="00716996"/>
    <w:rsid w:val="00716FDE"/>
    <w:rsid w:val="007208AF"/>
    <w:rsid w:val="00721322"/>
    <w:rsid w:val="007216A5"/>
    <w:rsid w:val="007216FB"/>
    <w:rsid w:val="00722DD1"/>
    <w:rsid w:val="00723301"/>
    <w:rsid w:val="00723997"/>
    <w:rsid w:val="0072448A"/>
    <w:rsid w:val="00724889"/>
    <w:rsid w:val="007248C5"/>
    <w:rsid w:val="0072573B"/>
    <w:rsid w:val="00725A56"/>
    <w:rsid w:val="00726E78"/>
    <w:rsid w:val="00727805"/>
    <w:rsid w:val="00730FF5"/>
    <w:rsid w:val="007313A1"/>
    <w:rsid w:val="007345F9"/>
    <w:rsid w:val="007346BE"/>
    <w:rsid w:val="00736360"/>
    <w:rsid w:val="007364BF"/>
    <w:rsid w:val="0073787D"/>
    <w:rsid w:val="00737B0A"/>
    <w:rsid w:val="00740F4D"/>
    <w:rsid w:val="007411EC"/>
    <w:rsid w:val="00741227"/>
    <w:rsid w:val="00742063"/>
    <w:rsid w:val="007426D4"/>
    <w:rsid w:val="0074289D"/>
    <w:rsid w:val="00742C37"/>
    <w:rsid w:val="00744964"/>
    <w:rsid w:val="00745957"/>
    <w:rsid w:val="00745A28"/>
    <w:rsid w:val="00745EEA"/>
    <w:rsid w:val="00747A7D"/>
    <w:rsid w:val="0075023F"/>
    <w:rsid w:val="00750B84"/>
    <w:rsid w:val="00750F9B"/>
    <w:rsid w:val="0075119C"/>
    <w:rsid w:val="007519D7"/>
    <w:rsid w:val="00754B11"/>
    <w:rsid w:val="00755490"/>
    <w:rsid w:val="00756291"/>
    <w:rsid w:val="007562F4"/>
    <w:rsid w:val="00756325"/>
    <w:rsid w:val="0075756B"/>
    <w:rsid w:val="00760130"/>
    <w:rsid w:val="007606B2"/>
    <w:rsid w:val="00760739"/>
    <w:rsid w:val="00760D42"/>
    <w:rsid w:val="00761B2C"/>
    <w:rsid w:val="00762BA5"/>
    <w:rsid w:val="00762E6B"/>
    <w:rsid w:val="00763C75"/>
    <w:rsid w:val="007646E4"/>
    <w:rsid w:val="00764B01"/>
    <w:rsid w:val="00765E5C"/>
    <w:rsid w:val="00766242"/>
    <w:rsid w:val="0076626C"/>
    <w:rsid w:val="0076655B"/>
    <w:rsid w:val="0076671E"/>
    <w:rsid w:val="007668AE"/>
    <w:rsid w:val="007677BD"/>
    <w:rsid w:val="007678F0"/>
    <w:rsid w:val="00767EF2"/>
    <w:rsid w:val="00771A9A"/>
    <w:rsid w:val="007723BE"/>
    <w:rsid w:val="00773FF0"/>
    <w:rsid w:val="00774F7D"/>
    <w:rsid w:val="00775132"/>
    <w:rsid w:val="007766C5"/>
    <w:rsid w:val="007777D7"/>
    <w:rsid w:val="00777FA8"/>
    <w:rsid w:val="007801A9"/>
    <w:rsid w:val="007812E2"/>
    <w:rsid w:val="00784016"/>
    <w:rsid w:val="0078474D"/>
    <w:rsid w:val="00785B01"/>
    <w:rsid w:val="00785C4C"/>
    <w:rsid w:val="00785CB3"/>
    <w:rsid w:val="00785ED9"/>
    <w:rsid w:val="00786212"/>
    <w:rsid w:val="00787D2A"/>
    <w:rsid w:val="00790096"/>
    <w:rsid w:val="007900D4"/>
    <w:rsid w:val="00790E34"/>
    <w:rsid w:val="00794C3D"/>
    <w:rsid w:val="00795252"/>
    <w:rsid w:val="00795887"/>
    <w:rsid w:val="007961C2"/>
    <w:rsid w:val="007963D8"/>
    <w:rsid w:val="00797DBE"/>
    <w:rsid w:val="007A01DD"/>
    <w:rsid w:val="007A044F"/>
    <w:rsid w:val="007A1B09"/>
    <w:rsid w:val="007A249D"/>
    <w:rsid w:val="007A41D7"/>
    <w:rsid w:val="007A47D7"/>
    <w:rsid w:val="007A5119"/>
    <w:rsid w:val="007A515F"/>
    <w:rsid w:val="007A51AB"/>
    <w:rsid w:val="007A54D8"/>
    <w:rsid w:val="007A6B03"/>
    <w:rsid w:val="007A7396"/>
    <w:rsid w:val="007A754E"/>
    <w:rsid w:val="007A79C9"/>
    <w:rsid w:val="007B19CF"/>
    <w:rsid w:val="007B1C05"/>
    <w:rsid w:val="007B3BE5"/>
    <w:rsid w:val="007B3E28"/>
    <w:rsid w:val="007B548C"/>
    <w:rsid w:val="007B55C7"/>
    <w:rsid w:val="007B5A62"/>
    <w:rsid w:val="007B729C"/>
    <w:rsid w:val="007C08D3"/>
    <w:rsid w:val="007C0CDF"/>
    <w:rsid w:val="007C3BCB"/>
    <w:rsid w:val="007C3EAE"/>
    <w:rsid w:val="007C4D0C"/>
    <w:rsid w:val="007C51C6"/>
    <w:rsid w:val="007C5367"/>
    <w:rsid w:val="007C655A"/>
    <w:rsid w:val="007C693E"/>
    <w:rsid w:val="007D070D"/>
    <w:rsid w:val="007D09C8"/>
    <w:rsid w:val="007D09F0"/>
    <w:rsid w:val="007D0AD8"/>
    <w:rsid w:val="007D120B"/>
    <w:rsid w:val="007D512D"/>
    <w:rsid w:val="007D5A36"/>
    <w:rsid w:val="007D5B38"/>
    <w:rsid w:val="007D5CEB"/>
    <w:rsid w:val="007D626E"/>
    <w:rsid w:val="007D70F3"/>
    <w:rsid w:val="007D76B2"/>
    <w:rsid w:val="007D7EC1"/>
    <w:rsid w:val="007E2445"/>
    <w:rsid w:val="007E5548"/>
    <w:rsid w:val="007E567B"/>
    <w:rsid w:val="007E5BCB"/>
    <w:rsid w:val="007E6089"/>
    <w:rsid w:val="007E6D5C"/>
    <w:rsid w:val="007F0453"/>
    <w:rsid w:val="007F0E5C"/>
    <w:rsid w:val="007F11F3"/>
    <w:rsid w:val="007F2011"/>
    <w:rsid w:val="007F243B"/>
    <w:rsid w:val="007F271E"/>
    <w:rsid w:val="007F28AE"/>
    <w:rsid w:val="007F2AA2"/>
    <w:rsid w:val="007F2EB4"/>
    <w:rsid w:val="007F3E85"/>
    <w:rsid w:val="007F4912"/>
    <w:rsid w:val="007F599B"/>
    <w:rsid w:val="007F62D4"/>
    <w:rsid w:val="0080003A"/>
    <w:rsid w:val="00801287"/>
    <w:rsid w:val="008012F7"/>
    <w:rsid w:val="008023D0"/>
    <w:rsid w:val="00802605"/>
    <w:rsid w:val="008032F7"/>
    <w:rsid w:val="00803D15"/>
    <w:rsid w:val="008043C1"/>
    <w:rsid w:val="0080479E"/>
    <w:rsid w:val="00807036"/>
    <w:rsid w:val="0081004A"/>
    <w:rsid w:val="008103E6"/>
    <w:rsid w:val="008126FF"/>
    <w:rsid w:val="00812C50"/>
    <w:rsid w:val="00813B43"/>
    <w:rsid w:val="00813D9C"/>
    <w:rsid w:val="0081485D"/>
    <w:rsid w:val="00815FA6"/>
    <w:rsid w:val="0081664C"/>
    <w:rsid w:val="00817A65"/>
    <w:rsid w:val="008202DD"/>
    <w:rsid w:val="00820360"/>
    <w:rsid w:val="00820AE3"/>
    <w:rsid w:val="00821019"/>
    <w:rsid w:val="0082125E"/>
    <w:rsid w:val="00821625"/>
    <w:rsid w:val="008222E3"/>
    <w:rsid w:val="00822486"/>
    <w:rsid w:val="00822B6C"/>
    <w:rsid w:val="0082318B"/>
    <w:rsid w:val="00825EEE"/>
    <w:rsid w:val="00826476"/>
    <w:rsid w:val="00826998"/>
    <w:rsid w:val="00826EAE"/>
    <w:rsid w:val="00826FE8"/>
    <w:rsid w:val="008314B5"/>
    <w:rsid w:val="00831D65"/>
    <w:rsid w:val="00832C36"/>
    <w:rsid w:val="00832D61"/>
    <w:rsid w:val="00834392"/>
    <w:rsid w:val="00834796"/>
    <w:rsid w:val="00834FD7"/>
    <w:rsid w:val="008352D2"/>
    <w:rsid w:val="0083535E"/>
    <w:rsid w:val="00835425"/>
    <w:rsid w:val="00836305"/>
    <w:rsid w:val="008367B1"/>
    <w:rsid w:val="00836A7A"/>
    <w:rsid w:val="00836BC7"/>
    <w:rsid w:val="008410AE"/>
    <w:rsid w:val="00842D23"/>
    <w:rsid w:val="00843AE4"/>
    <w:rsid w:val="00843E53"/>
    <w:rsid w:val="0084584A"/>
    <w:rsid w:val="008458FB"/>
    <w:rsid w:val="00845F92"/>
    <w:rsid w:val="0084651D"/>
    <w:rsid w:val="008479EC"/>
    <w:rsid w:val="00847B92"/>
    <w:rsid w:val="00847C45"/>
    <w:rsid w:val="00850C6A"/>
    <w:rsid w:val="0085146E"/>
    <w:rsid w:val="008541AB"/>
    <w:rsid w:val="00854B22"/>
    <w:rsid w:val="0085516D"/>
    <w:rsid w:val="00856CC9"/>
    <w:rsid w:val="00856D07"/>
    <w:rsid w:val="008612AB"/>
    <w:rsid w:val="00862C8E"/>
    <w:rsid w:val="00864090"/>
    <w:rsid w:val="008645AC"/>
    <w:rsid w:val="00864B2B"/>
    <w:rsid w:val="00864B74"/>
    <w:rsid w:val="00865035"/>
    <w:rsid w:val="00865C7B"/>
    <w:rsid w:val="0086623E"/>
    <w:rsid w:val="0086634C"/>
    <w:rsid w:val="00866CF9"/>
    <w:rsid w:val="008706E9"/>
    <w:rsid w:val="00870D1E"/>
    <w:rsid w:val="00871286"/>
    <w:rsid w:val="00871DBA"/>
    <w:rsid w:val="00872783"/>
    <w:rsid w:val="00872841"/>
    <w:rsid w:val="00872855"/>
    <w:rsid w:val="00872FDC"/>
    <w:rsid w:val="0087494D"/>
    <w:rsid w:val="008750AC"/>
    <w:rsid w:val="008756A5"/>
    <w:rsid w:val="00875A1A"/>
    <w:rsid w:val="0087736E"/>
    <w:rsid w:val="008808F9"/>
    <w:rsid w:val="008809A3"/>
    <w:rsid w:val="0088112F"/>
    <w:rsid w:val="00882070"/>
    <w:rsid w:val="00882AB5"/>
    <w:rsid w:val="00884E52"/>
    <w:rsid w:val="0088546A"/>
    <w:rsid w:val="00886813"/>
    <w:rsid w:val="008873A4"/>
    <w:rsid w:val="00887C11"/>
    <w:rsid w:val="00887F4C"/>
    <w:rsid w:val="00890305"/>
    <w:rsid w:val="00890A0F"/>
    <w:rsid w:val="0089145C"/>
    <w:rsid w:val="008916F6"/>
    <w:rsid w:val="00892670"/>
    <w:rsid w:val="0089404E"/>
    <w:rsid w:val="00894B59"/>
    <w:rsid w:val="008962DB"/>
    <w:rsid w:val="00896FC0"/>
    <w:rsid w:val="00897CF7"/>
    <w:rsid w:val="00897E67"/>
    <w:rsid w:val="008A11C8"/>
    <w:rsid w:val="008A1E9E"/>
    <w:rsid w:val="008A1F54"/>
    <w:rsid w:val="008A2F30"/>
    <w:rsid w:val="008A2F41"/>
    <w:rsid w:val="008A3C7B"/>
    <w:rsid w:val="008A5018"/>
    <w:rsid w:val="008A715B"/>
    <w:rsid w:val="008A7EFA"/>
    <w:rsid w:val="008B1026"/>
    <w:rsid w:val="008B1B39"/>
    <w:rsid w:val="008B1D6E"/>
    <w:rsid w:val="008B1DF3"/>
    <w:rsid w:val="008B30FD"/>
    <w:rsid w:val="008B3386"/>
    <w:rsid w:val="008B46B0"/>
    <w:rsid w:val="008B500A"/>
    <w:rsid w:val="008B52E9"/>
    <w:rsid w:val="008B59D5"/>
    <w:rsid w:val="008B5CA5"/>
    <w:rsid w:val="008B5E7E"/>
    <w:rsid w:val="008B5EAF"/>
    <w:rsid w:val="008B64E8"/>
    <w:rsid w:val="008B661D"/>
    <w:rsid w:val="008B678B"/>
    <w:rsid w:val="008B6EE8"/>
    <w:rsid w:val="008B70D2"/>
    <w:rsid w:val="008C0276"/>
    <w:rsid w:val="008C08F9"/>
    <w:rsid w:val="008C1891"/>
    <w:rsid w:val="008C1D34"/>
    <w:rsid w:val="008C32F1"/>
    <w:rsid w:val="008C438E"/>
    <w:rsid w:val="008C444C"/>
    <w:rsid w:val="008C4F31"/>
    <w:rsid w:val="008C5E1C"/>
    <w:rsid w:val="008C6573"/>
    <w:rsid w:val="008C6ABC"/>
    <w:rsid w:val="008C6AC3"/>
    <w:rsid w:val="008C6C8B"/>
    <w:rsid w:val="008C7C0B"/>
    <w:rsid w:val="008D0308"/>
    <w:rsid w:val="008D0C82"/>
    <w:rsid w:val="008D200E"/>
    <w:rsid w:val="008D2B7C"/>
    <w:rsid w:val="008D3F63"/>
    <w:rsid w:val="008D3FD6"/>
    <w:rsid w:val="008D4760"/>
    <w:rsid w:val="008D649E"/>
    <w:rsid w:val="008D64CE"/>
    <w:rsid w:val="008D71D4"/>
    <w:rsid w:val="008D7700"/>
    <w:rsid w:val="008E0C14"/>
    <w:rsid w:val="008E1952"/>
    <w:rsid w:val="008E1F24"/>
    <w:rsid w:val="008E2425"/>
    <w:rsid w:val="008E27D9"/>
    <w:rsid w:val="008E33FB"/>
    <w:rsid w:val="008E39F8"/>
    <w:rsid w:val="008E3C38"/>
    <w:rsid w:val="008E511E"/>
    <w:rsid w:val="008E5AE3"/>
    <w:rsid w:val="008E5B7A"/>
    <w:rsid w:val="008E6051"/>
    <w:rsid w:val="008E660C"/>
    <w:rsid w:val="008E7304"/>
    <w:rsid w:val="008F009E"/>
    <w:rsid w:val="008F26BB"/>
    <w:rsid w:val="008F2A82"/>
    <w:rsid w:val="008F4166"/>
    <w:rsid w:val="008F4C09"/>
    <w:rsid w:val="008F5EC9"/>
    <w:rsid w:val="008F6DA4"/>
    <w:rsid w:val="008F705C"/>
    <w:rsid w:val="00900143"/>
    <w:rsid w:val="00900F5A"/>
    <w:rsid w:val="00902107"/>
    <w:rsid w:val="00902427"/>
    <w:rsid w:val="00902B6A"/>
    <w:rsid w:val="00903792"/>
    <w:rsid w:val="009042EB"/>
    <w:rsid w:val="0090437D"/>
    <w:rsid w:val="0090546F"/>
    <w:rsid w:val="009061F4"/>
    <w:rsid w:val="00906FAF"/>
    <w:rsid w:val="00907217"/>
    <w:rsid w:val="009100E9"/>
    <w:rsid w:val="0091085F"/>
    <w:rsid w:val="00910863"/>
    <w:rsid w:val="00910CD1"/>
    <w:rsid w:val="00911EBA"/>
    <w:rsid w:val="009127C5"/>
    <w:rsid w:val="00913789"/>
    <w:rsid w:val="00913C8F"/>
    <w:rsid w:val="00914282"/>
    <w:rsid w:val="00914303"/>
    <w:rsid w:val="009167F6"/>
    <w:rsid w:val="00916A1F"/>
    <w:rsid w:val="009171F0"/>
    <w:rsid w:val="00920C93"/>
    <w:rsid w:val="009214AD"/>
    <w:rsid w:val="0092308B"/>
    <w:rsid w:val="009243C9"/>
    <w:rsid w:val="009243E5"/>
    <w:rsid w:val="00924520"/>
    <w:rsid w:val="00924789"/>
    <w:rsid w:val="00924A87"/>
    <w:rsid w:val="00924E40"/>
    <w:rsid w:val="0092566B"/>
    <w:rsid w:val="00925E2A"/>
    <w:rsid w:val="00925FE8"/>
    <w:rsid w:val="00927ED6"/>
    <w:rsid w:val="0093013E"/>
    <w:rsid w:val="0093029E"/>
    <w:rsid w:val="00930974"/>
    <w:rsid w:val="00931276"/>
    <w:rsid w:val="0093144C"/>
    <w:rsid w:val="00931614"/>
    <w:rsid w:val="009327F8"/>
    <w:rsid w:val="0093311B"/>
    <w:rsid w:val="00934094"/>
    <w:rsid w:val="00934B8E"/>
    <w:rsid w:val="00934E95"/>
    <w:rsid w:val="00935D95"/>
    <w:rsid w:val="00935FD7"/>
    <w:rsid w:val="0093604B"/>
    <w:rsid w:val="0094118E"/>
    <w:rsid w:val="00942231"/>
    <w:rsid w:val="00942C09"/>
    <w:rsid w:val="009432A3"/>
    <w:rsid w:val="00943784"/>
    <w:rsid w:val="00943B1B"/>
    <w:rsid w:val="009445BF"/>
    <w:rsid w:val="00944B8F"/>
    <w:rsid w:val="00944C46"/>
    <w:rsid w:val="00944D8E"/>
    <w:rsid w:val="00946251"/>
    <w:rsid w:val="0094711F"/>
    <w:rsid w:val="00947454"/>
    <w:rsid w:val="00947A73"/>
    <w:rsid w:val="009500FE"/>
    <w:rsid w:val="00950ADA"/>
    <w:rsid w:val="00950FAC"/>
    <w:rsid w:val="0095169F"/>
    <w:rsid w:val="009522DE"/>
    <w:rsid w:val="00952383"/>
    <w:rsid w:val="00953029"/>
    <w:rsid w:val="00953673"/>
    <w:rsid w:val="009537EE"/>
    <w:rsid w:val="0095393B"/>
    <w:rsid w:val="00954F8F"/>
    <w:rsid w:val="009560E4"/>
    <w:rsid w:val="00957D2C"/>
    <w:rsid w:val="00957EED"/>
    <w:rsid w:val="00960790"/>
    <w:rsid w:val="00960E80"/>
    <w:rsid w:val="00960F36"/>
    <w:rsid w:val="009616FE"/>
    <w:rsid w:val="0096177D"/>
    <w:rsid w:val="009626AC"/>
    <w:rsid w:val="0096272E"/>
    <w:rsid w:val="00963F75"/>
    <w:rsid w:val="00965843"/>
    <w:rsid w:val="00965B0E"/>
    <w:rsid w:val="0096667D"/>
    <w:rsid w:val="00966E20"/>
    <w:rsid w:val="009679B8"/>
    <w:rsid w:val="00967C9C"/>
    <w:rsid w:val="009702DB"/>
    <w:rsid w:val="00971155"/>
    <w:rsid w:val="00971D23"/>
    <w:rsid w:val="00972821"/>
    <w:rsid w:val="0097293C"/>
    <w:rsid w:val="00972CE7"/>
    <w:rsid w:val="00972D9F"/>
    <w:rsid w:val="00972EEA"/>
    <w:rsid w:val="0097313F"/>
    <w:rsid w:val="009732BA"/>
    <w:rsid w:val="00973A6F"/>
    <w:rsid w:val="009741CB"/>
    <w:rsid w:val="00974C1A"/>
    <w:rsid w:val="00974F86"/>
    <w:rsid w:val="00975E9E"/>
    <w:rsid w:val="00976126"/>
    <w:rsid w:val="00976DA1"/>
    <w:rsid w:val="00977F14"/>
    <w:rsid w:val="0098040A"/>
    <w:rsid w:val="00982126"/>
    <w:rsid w:val="00982796"/>
    <w:rsid w:val="00982FE0"/>
    <w:rsid w:val="009832FB"/>
    <w:rsid w:val="00983B33"/>
    <w:rsid w:val="00983C21"/>
    <w:rsid w:val="00984DF9"/>
    <w:rsid w:val="00986008"/>
    <w:rsid w:val="009860D5"/>
    <w:rsid w:val="009861DB"/>
    <w:rsid w:val="00987142"/>
    <w:rsid w:val="0098738C"/>
    <w:rsid w:val="009876E0"/>
    <w:rsid w:val="00990050"/>
    <w:rsid w:val="00991171"/>
    <w:rsid w:val="00991516"/>
    <w:rsid w:val="00991BAA"/>
    <w:rsid w:val="00991C31"/>
    <w:rsid w:val="009921B4"/>
    <w:rsid w:val="009926B3"/>
    <w:rsid w:val="0099275D"/>
    <w:rsid w:val="00992C63"/>
    <w:rsid w:val="009940C0"/>
    <w:rsid w:val="009941C5"/>
    <w:rsid w:val="00994620"/>
    <w:rsid w:val="00995B41"/>
    <w:rsid w:val="00996AA7"/>
    <w:rsid w:val="00996B50"/>
    <w:rsid w:val="00996E45"/>
    <w:rsid w:val="00996FB7"/>
    <w:rsid w:val="009A0DB7"/>
    <w:rsid w:val="009A10D1"/>
    <w:rsid w:val="009A144D"/>
    <w:rsid w:val="009A1996"/>
    <w:rsid w:val="009A19F4"/>
    <w:rsid w:val="009A1F1F"/>
    <w:rsid w:val="009A2721"/>
    <w:rsid w:val="009A30AC"/>
    <w:rsid w:val="009A4449"/>
    <w:rsid w:val="009A5401"/>
    <w:rsid w:val="009A55AA"/>
    <w:rsid w:val="009A5B90"/>
    <w:rsid w:val="009A5D70"/>
    <w:rsid w:val="009A6B80"/>
    <w:rsid w:val="009A6B8E"/>
    <w:rsid w:val="009A6BBB"/>
    <w:rsid w:val="009B0EF5"/>
    <w:rsid w:val="009B28E4"/>
    <w:rsid w:val="009B2E24"/>
    <w:rsid w:val="009B325D"/>
    <w:rsid w:val="009B3372"/>
    <w:rsid w:val="009B41A5"/>
    <w:rsid w:val="009B4469"/>
    <w:rsid w:val="009B4E59"/>
    <w:rsid w:val="009B4F8B"/>
    <w:rsid w:val="009B5283"/>
    <w:rsid w:val="009B5D46"/>
    <w:rsid w:val="009B6F4F"/>
    <w:rsid w:val="009C0B65"/>
    <w:rsid w:val="009C0D48"/>
    <w:rsid w:val="009C0FCD"/>
    <w:rsid w:val="009C1B44"/>
    <w:rsid w:val="009C1C7F"/>
    <w:rsid w:val="009C3600"/>
    <w:rsid w:val="009C3AE3"/>
    <w:rsid w:val="009C4657"/>
    <w:rsid w:val="009C658A"/>
    <w:rsid w:val="009C6E3B"/>
    <w:rsid w:val="009C7391"/>
    <w:rsid w:val="009C7A23"/>
    <w:rsid w:val="009C7BE0"/>
    <w:rsid w:val="009D143F"/>
    <w:rsid w:val="009D1BBD"/>
    <w:rsid w:val="009D22A5"/>
    <w:rsid w:val="009D26DA"/>
    <w:rsid w:val="009D320B"/>
    <w:rsid w:val="009D4A56"/>
    <w:rsid w:val="009D550E"/>
    <w:rsid w:val="009E14D4"/>
    <w:rsid w:val="009E1B88"/>
    <w:rsid w:val="009E3CD8"/>
    <w:rsid w:val="009E47D9"/>
    <w:rsid w:val="009E4BED"/>
    <w:rsid w:val="009E537E"/>
    <w:rsid w:val="009E5BBE"/>
    <w:rsid w:val="009E6463"/>
    <w:rsid w:val="009E65B4"/>
    <w:rsid w:val="009E6B56"/>
    <w:rsid w:val="009E77FF"/>
    <w:rsid w:val="009E7B97"/>
    <w:rsid w:val="009E7BC8"/>
    <w:rsid w:val="009E7DE3"/>
    <w:rsid w:val="009F015B"/>
    <w:rsid w:val="009F0370"/>
    <w:rsid w:val="009F0C5B"/>
    <w:rsid w:val="009F1B90"/>
    <w:rsid w:val="009F1CD2"/>
    <w:rsid w:val="009F1E85"/>
    <w:rsid w:val="009F2B8C"/>
    <w:rsid w:val="009F3126"/>
    <w:rsid w:val="009F3AE4"/>
    <w:rsid w:val="009F5346"/>
    <w:rsid w:val="009F60B0"/>
    <w:rsid w:val="009F6745"/>
    <w:rsid w:val="009F6BDD"/>
    <w:rsid w:val="009F7F71"/>
    <w:rsid w:val="00A0030D"/>
    <w:rsid w:val="00A00361"/>
    <w:rsid w:val="00A00E4D"/>
    <w:rsid w:val="00A0143D"/>
    <w:rsid w:val="00A0242C"/>
    <w:rsid w:val="00A02D8F"/>
    <w:rsid w:val="00A036CC"/>
    <w:rsid w:val="00A0372B"/>
    <w:rsid w:val="00A03735"/>
    <w:rsid w:val="00A037C9"/>
    <w:rsid w:val="00A03F56"/>
    <w:rsid w:val="00A045AB"/>
    <w:rsid w:val="00A04943"/>
    <w:rsid w:val="00A0609D"/>
    <w:rsid w:val="00A07187"/>
    <w:rsid w:val="00A0722D"/>
    <w:rsid w:val="00A076D2"/>
    <w:rsid w:val="00A07BA1"/>
    <w:rsid w:val="00A10791"/>
    <w:rsid w:val="00A10B5B"/>
    <w:rsid w:val="00A13647"/>
    <w:rsid w:val="00A14268"/>
    <w:rsid w:val="00A146A0"/>
    <w:rsid w:val="00A1477E"/>
    <w:rsid w:val="00A1509E"/>
    <w:rsid w:val="00A15866"/>
    <w:rsid w:val="00A15BA8"/>
    <w:rsid w:val="00A177CF"/>
    <w:rsid w:val="00A17A4C"/>
    <w:rsid w:val="00A17AB9"/>
    <w:rsid w:val="00A17BA8"/>
    <w:rsid w:val="00A21350"/>
    <w:rsid w:val="00A22394"/>
    <w:rsid w:val="00A22BB2"/>
    <w:rsid w:val="00A23BE1"/>
    <w:rsid w:val="00A23C7D"/>
    <w:rsid w:val="00A247E9"/>
    <w:rsid w:val="00A24925"/>
    <w:rsid w:val="00A24979"/>
    <w:rsid w:val="00A25C33"/>
    <w:rsid w:val="00A25C76"/>
    <w:rsid w:val="00A262B2"/>
    <w:rsid w:val="00A26638"/>
    <w:rsid w:val="00A26768"/>
    <w:rsid w:val="00A26D17"/>
    <w:rsid w:val="00A274A2"/>
    <w:rsid w:val="00A27760"/>
    <w:rsid w:val="00A300A9"/>
    <w:rsid w:val="00A30B94"/>
    <w:rsid w:val="00A31A3F"/>
    <w:rsid w:val="00A323DC"/>
    <w:rsid w:val="00A323FA"/>
    <w:rsid w:val="00A3242E"/>
    <w:rsid w:val="00A33972"/>
    <w:rsid w:val="00A36085"/>
    <w:rsid w:val="00A412BE"/>
    <w:rsid w:val="00A416F5"/>
    <w:rsid w:val="00A41BFE"/>
    <w:rsid w:val="00A4249A"/>
    <w:rsid w:val="00A42838"/>
    <w:rsid w:val="00A44168"/>
    <w:rsid w:val="00A46175"/>
    <w:rsid w:val="00A466AD"/>
    <w:rsid w:val="00A4777C"/>
    <w:rsid w:val="00A50A0B"/>
    <w:rsid w:val="00A51338"/>
    <w:rsid w:val="00A51838"/>
    <w:rsid w:val="00A5285C"/>
    <w:rsid w:val="00A54F8A"/>
    <w:rsid w:val="00A55073"/>
    <w:rsid w:val="00A55F92"/>
    <w:rsid w:val="00A57009"/>
    <w:rsid w:val="00A57292"/>
    <w:rsid w:val="00A57318"/>
    <w:rsid w:val="00A57B5E"/>
    <w:rsid w:val="00A57C34"/>
    <w:rsid w:val="00A57D87"/>
    <w:rsid w:val="00A61A63"/>
    <w:rsid w:val="00A61C3C"/>
    <w:rsid w:val="00A61EE0"/>
    <w:rsid w:val="00A6287A"/>
    <w:rsid w:val="00A62A23"/>
    <w:rsid w:val="00A64F99"/>
    <w:rsid w:val="00A65667"/>
    <w:rsid w:val="00A66A99"/>
    <w:rsid w:val="00A67105"/>
    <w:rsid w:val="00A674FF"/>
    <w:rsid w:val="00A704AE"/>
    <w:rsid w:val="00A704D4"/>
    <w:rsid w:val="00A712A4"/>
    <w:rsid w:val="00A71519"/>
    <w:rsid w:val="00A72387"/>
    <w:rsid w:val="00A72A35"/>
    <w:rsid w:val="00A72CDA"/>
    <w:rsid w:val="00A7358D"/>
    <w:rsid w:val="00A73AA7"/>
    <w:rsid w:val="00A7474E"/>
    <w:rsid w:val="00A75607"/>
    <w:rsid w:val="00A75F0C"/>
    <w:rsid w:val="00A75F20"/>
    <w:rsid w:val="00A76332"/>
    <w:rsid w:val="00A76A94"/>
    <w:rsid w:val="00A77B47"/>
    <w:rsid w:val="00A80BCA"/>
    <w:rsid w:val="00A81546"/>
    <w:rsid w:val="00A81AF4"/>
    <w:rsid w:val="00A81F73"/>
    <w:rsid w:val="00A82167"/>
    <w:rsid w:val="00A83497"/>
    <w:rsid w:val="00A8402B"/>
    <w:rsid w:val="00A84579"/>
    <w:rsid w:val="00A857B8"/>
    <w:rsid w:val="00A8636B"/>
    <w:rsid w:val="00A87CB3"/>
    <w:rsid w:val="00A87D8D"/>
    <w:rsid w:val="00A9037E"/>
    <w:rsid w:val="00A90F68"/>
    <w:rsid w:val="00A910D0"/>
    <w:rsid w:val="00A912A2"/>
    <w:rsid w:val="00A91EE5"/>
    <w:rsid w:val="00A92706"/>
    <w:rsid w:val="00A92AF2"/>
    <w:rsid w:val="00A9337E"/>
    <w:rsid w:val="00A93663"/>
    <w:rsid w:val="00A937D8"/>
    <w:rsid w:val="00A93B84"/>
    <w:rsid w:val="00A94017"/>
    <w:rsid w:val="00A941D5"/>
    <w:rsid w:val="00A94F20"/>
    <w:rsid w:val="00A94F23"/>
    <w:rsid w:val="00A9587E"/>
    <w:rsid w:val="00A95F85"/>
    <w:rsid w:val="00A9680D"/>
    <w:rsid w:val="00A96A3C"/>
    <w:rsid w:val="00A9796E"/>
    <w:rsid w:val="00A97F49"/>
    <w:rsid w:val="00AA01D5"/>
    <w:rsid w:val="00AA032C"/>
    <w:rsid w:val="00AA0C5D"/>
    <w:rsid w:val="00AA0F7B"/>
    <w:rsid w:val="00AA369B"/>
    <w:rsid w:val="00AA39A8"/>
    <w:rsid w:val="00AA410C"/>
    <w:rsid w:val="00AA443A"/>
    <w:rsid w:val="00AA4765"/>
    <w:rsid w:val="00AA49BB"/>
    <w:rsid w:val="00AA5A2F"/>
    <w:rsid w:val="00AA5DF1"/>
    <w:rsid w:val="00AA5F3B"/>
    <w:rsid w:val="00AA6461"/>
    <w:rsid w:val="00AA6E80"/>
    <w:rsid w:val="00AA6F2F"/>
    <w:rsid w:val="00AA7ABF"/>
    <w:rsid w:val="00AB09FE"/>
    <w:rsid w:val="00AB0BF7"/>
    <w:rsid w:val="00AB0E2A"/>
    <w:rsid w:val="00AB1342"/>
    <w:rsid w:val="00AB1AA0"/>
    <w:rsid w:val="00AB2230"/>
    <w:rsid w:val="00AB2E52"/>
    <w:rsid w:val="00AB34ED"/>
    <w:rsid w:val="00AB3FA3"/>
    <w:rsid w:val="00AB4C17"/>
    <w:rsid w:val="00AB5033"/>
    <w:rsid w:val="00AB54AF"/>
    <w:rsid w:val="00AB5B73"/>
    <w:rsid w:val="00AB5BBB"/>
    <w:rsid w:val="00AC01D2"/>
    <w:rsid w:val="00AC0218"/>
    <w:rsid w:val="00AC051A"/>
    <w:rsid w:val="00AC088F"/>
    <w:rsid w:val="00AC28B9"/>
    <w:rsid w:val="00AC3528"/>
    <w:rsid w:val="00AC5161"/>
    <w:rsid w:val="00AC5A4A"/>
    <w:rsid w:val="00AC6790"/>
    <w:rsid w:val="00AC789A"/>
    <w:rsid w:val="00AD122C"/>
    <w:rsid w:val="00AD15D0"/>
    <w:rsid w:val="00AD297F"/>
    <w:rsid w:val="00AD3157"/>
    <w:rsid w:val="00AD401C"/>
    <w:rsid w:val="00AD462A"/>
    <w:rsid w:val="00AD4DD8"/>
    <w:rsid w:val="00AD51FD"/>
    <w:rsid w:val="00AD5470"/>
    <w:rsid w:val="00AD585D"/>
    <w:rsid w:val="00AD6EA8"/>
    <w:rsid w:val="00AD7A27"/>
    <w:rsid w:val="00AD7BF8"/>
    <w:rsid w:val="00AD7CAC"/>
    <w:rsid w:val="00AE0293"/>
    <w:rsid w:val="00AE03C3"/>
    <w:rsid w:val="00AE06A2"/>
    <w:rsid w:val="00AE0B28"/>
    <w:rsid w:val="00AE0B69"/>
    <w:rsid w:val="00AE1189"/>
    <w:rsid w:val="00AE1BE6"/>
    <w:rsid w:val="00AE20D0"/>
    <w:rsid w:val="00AE23C4"/>
    <w:rsid w:val="00AE25CF"/>
    <w:rsid w:val="00AE42DE"/>
    <w:rsid w:val="00AE44FC"/>
    <w:rsid w:val="00AE4ACC"/>
    <w:rsid w:val="00AE54E2"/>
    <w:rsid w:val="00AE58AB"/>
    <w:rsid w:val="00AE5B26"/>
    <w:rsid w:val="00AE6495"/>
    <w:rsid w:val="00AE6635"/>
    <w:rsid w:val="00AE6E19"/>
    <w:rsid w:val="00AE7075"/>
    <w:rsid w:val="00AE7C87"/>
    <w:rsid w:val="00AE7D65"/>
    <w:rsid w:val="00AE7D95"/>
    <w:rsid w:val="00AE7DE9"/>
    <w:rsid w:val="00AE7F80"/>
    <w:rsid w:val="00AF0338"/>
    <w:rsid w:val="00AF33F0"/>
    <w:rsid w:val="00AF42CC"/>
    <w:rsid w:val="00AF46D4"/>
    <w:rsid w:val="00AF47C9"/>
    <w:rsid w:val="00AF4B53"/>
    <w:rsid w:val="00AF4FFC"/>
    <w:rsid w:val="00AF5B61"/>
    <w:rsid w:val="00AF6174"/>
    <w:rsid w:val="00AF7119"/>
    <w:rsid w:val="00AF7290"/>
    <w:rsid w:val="00AF7491"/>
    <w:rsid w:val="00B006C3"/>
    <w:rsid w:val="00B00DC2"/>
    <w:rsid w:val="00B013F0"/>
    <w:rsid w:val="00B0228F"/>
    <w:rsid w:val="00B02C5F"/>
    <w:rsid w:val="00B03B6C"/>
    <w:rsid w:val="00B04239"/>
    <w:rsid w:val="00B04DC1"/>
    <w:rsid w:val="00B04DCD"/>
    <w:rsid w:val="00B0559C"/>
    <w:rsid w:val="00B05936"/>
    <w:rsid w:val="00B05FC0"/>
    <w:rsid w:val="00B06097"/>
    <w:rsid w:val="00B06E90"/>
    <w:rsid w:val="00B07A4A"/>
    <w:rsid w:val="00B07F69"/>
    <w:rsid w:val="00B114FA"/>
    <w:rsid w:val="00B12435"/>
    <w:rsid w:val="00B1245D"/>
    <w:rsid w:val="00B1267A"/>
    <w:rsid w:val="00B130FE"/>
    <w:rsid w:val="00B1599B"/>
    <w:rsid w:val="00B167C7"/>
    <w:rsid w:val="00B1741A"/>
    <w:rsid w:val="00B1773D"/>
    <w:rsid w:val="00B21308"/>
    <w:rsid w:val="00B21D66"/>
    <w:rsid w:val="00B222F2"/>
    <w:rsid w:val="00B22467"/>
    <w:rsid w:val="00B22FA6"/>
    <w:rsid w:val="00B23D41"/>
    <w:rsid w:val="00B246E2"/>
    <w:rsid w:val="00B248D9"/>
    <w:rsid w:val="00B25559"/>
    <w:rsid w:val="00B269A2"/>
    <w:rsid w:val="00B26F00"/>
    <w:rsid w:val="00B27F83"/>
    <w:rsid w:val="00B31AB3"/>
    <w:rsid w:val="00B33492"/>
    <w:rsid w:val="00B35506"/>
    <w:rsid w:val="00B35B3F"/>
    <w:rsid w:val="00B3611A"/>
    <w:rsid w:val="00B367E6"/>
    <w:rsid w:val="00B367F2"/>
    <w:rsid w:val="00B37012"/>
    <w:rsid w:val="00B3701B"/>
    <w:rsid w:val="00B41737"/>
    <w:rsid w:val="00B41951"/>
    <w:rsid w:val="00B42361"/>
    <w:rsid w:val="00B429CE"/>
    <w:rsid w:val="00B42C6B"/>
    <w:rsid w:val="00B42E1D"/>
    <w:rsid w:val="00B4310E"/>
    <w:rsid w:val="00B4409D"/>
    <w:rsid w:val="00B44B3F"/>
    <w:rsid w:val="00B45B26"/>
    <w:rsid w:val="00B46E37"/>
    <w:rsid w:val="00B50F72"/>
    <w:rsid w:val="00B51088"/>
    <w:rsid w:val="00B52D13"/>
    <w:rsid w:val="00B52D99"/>
    <w:rsid w:val="00B53F2A"/>
    <w:rsid w:val="00B54ACD"/>
    <w:rsid w:val="00B555C7"/>
    <w:rsid w:val="00B57183"/>
    <w:rsid w:val="00B5749B"/>
    <w:rsid w:val="00B57FA0"/>
    <w:rsid w:val="00B60EBB"/>
    <w:rsid w:val="00B62048"/>
    <w:rsid w:val="00B62375"/>
    <w:rsid w:val="00B636C9"/>
    <w:rsid w:val="00B63B68"/>
    <w:rsid w:val="00B64434"/>
    <w:rsid w:val="00B64D93"/>
    <w:rsid w:val="00B6503E"/>
    <w:rsid w:val="00B65A92"/>
    <w:rsid w:val="00B65BA4"/>
    <w:rsid w:val="00B66D80"/>
    <w:rsid w:val="00B700A8"/>
    <w:rsid w:val="00B7089E"/>
    <w:rsid w:val="00B71ED1"/>
    <w:rsid w:val="00B7287B"/>
    <w:rsid w:val="00B72A66"/>
    <w:rsid w:val="00B72C91"/>
    <w:rsid w:val="00B72F71"/>
    <w:rsid w:val="00B730D8"/>
    <w:rsid w:val="00B73F7E"/>
    <w:rsid w:val="00B7435E"/>
    <w:rsid w:val="00B7473C"/>
    <w:rsid w:val="00B74E7E"/>
    <w:rsid w:val="00B761C6"/>
    <w:rsid w:val="00B76559"/>
    <w:rsid w:val="00B7698E"/>
    <w:rsid w:val="00B769F5"/>
    <w:rsid w:val="00B800BC"/>
    <w:rsid w:val="00B80543"/>
    <w:rsid w:val="00B80C1D"/>
    <w:rsid w:val="00B80E4B"/>
    <w:rsid w:val="00B826CF"/>
    <w:rsid w:val="00B82D1F"/>
    <w:rsid w:val="00B8385A"/>
    <w:rsid w:val="00B83F26"/>
    <w:rsid w:val="00B858EF"/>
    <w:rsid w:val="00B877D3"/>
    <w:rsid w:val="00B91249"/>
    <w:rsid w:val="00B91814"/>
    <w:rsid w:val="00B91E91"/>
    <w:rsid w:val="00B968E6"/>
    <w:rsid w:val="00B97A1B"/>
    <w:rsid w:val="00BA05E8"/>
    <w:rsid w:val="00BA391D"/>
    <w:rsid w:val="00BA431A"/>
    <w:rsid w:val="00BA4545"/>
    <w:rsid w:val="00BA4901"/>
    <w:rsid w:val="00BA5A00"/>
    <w:rsid w:val="00BA6137"/>
    <w:rsid w:val="00BA61FF"/>
    <w:rsid w:val="00BA6365"/>
    <w:rsid w:val="00BA6EC2"/>
    <w:rsid w:val="00BA77D7"/>
    <w:rsid w:val="00BA7ECF"/>
    <w:rsid w:val="00BB01FD"/>
    <w:rsid w:val="00BB059C"/>
    <w:rsid w:val="00BB1A8C"/>
    <w:rsid w:val="00BB3A53"/>
    <w:rsid w:val="00BB4020"/>
    <w:rsid w:val="00BB5C24"/>
    <w:rsid w:val="00BB7690"/>
    <w:rsid w:val="00BC1DD1"/>
    <w:rsid w:val="00BC39A8"/>
    <w:rsid w:val="00BC5084"/>
    <w:rsid w:val="00BC5164"/>
    <w:rsid w:val="00BC5201"/>
    <w:rsid w:val="00BC55FF"/>
    <w:rsid w:val="00BC5A8B"/>
    <w:rsid w:val="00BC659F"/>
    <w:rsid w:val="00BC6A97"/>
    <w:rsid w:val="00BC79C6"/>
    <w:rsid w:val="00BD1D9E"/>
    <w:rsid w:val="00BD2A8E"/>
    <w:rsid w:val="00BD2CEB"/>
    <w:rsid w:val="00BD3127"/>
    <w:rsid w:val="00BD3315"/>
    <w:rsid w:val="00BD47F0"/>
    <w:rsid w:val="00BD49BD"/>
    <w:rsid w:val="00BD5652"/>
    <w:rsid w:val="00BD5ACE"/>
    <w:rsid w:val="00BD7BAC"/>
    <w:rsid w:val="00BD7CD8"/>
    <w:rsid w:val="00BD7E38"/>
    <w:rsid w:val="00BE0052"/>
    <w:rsid w:val="00BE0D9F"/>
    <w:rsid w:val="00BE1C39"/>
    <w:rsid w:val="00BE2ADC"/>
    <w:rsid w:val="00BE3F64"/>
    <w:rsid w:val="00BE51FD"/>
    <w:rsid w:val="00BE53BC"/>
    <w:rsid w:val="00BE5C39"/>
    <w:rsid w:val="00BE60D0"/>
    <w:rsid w:val="00BF0CDD"/>
    <w:rsid w:val="00BF1075"/>
    <w:rsid w:val="00BF1478"/>
    <w:rsid w:val="00BF1BBC"/>
    <w:rsid w:val="00BF2E31"/>
    <w:rsid w:val="00BF3667"/>
    <w:rsid w:val="00BF3EA9"/>
    <w:rsid w:val="00BF51A7"/>
    <w:rsid w:val="00BF51EB"/>
    <w:rsid w:val="00BF5DE4"/>
    <w:rsid w:val="00BF6098"/>
    <w:rsid w:val="00BF6682"/>
    <w:rsid w:val="00BF7EF9"/>
    <w:rsid w:val="00C0079C"/>
    <w:rsid w:val="00C02CBD"/>
    <w:rsid w:val="00C02F08"/>
    <w:rsid w:val="00C04038"/>
    <w:rsid w:val="00C04EE2"/>
    <w:rsid w:val="00C054A1"/>
    <w:rsid w:val="00C0591A"/>
    <w:rsid w:val="00C061CA"/>
    <w:rsid w:val="00C069B3"/>
    <w:rsid w:val="00C07728"/>
    <w:rsid w:val="00C10F65"/>
    <w:rsid w:val="00C11183"/>
    <w:rsid w:val="00C12FCB"/>
    <w:rsid w:val="00C13164"/>
    <w:rsid w:val="00C13302"/>
    <w:rsid w:val="00C13DED"/>
    <w:rsid w:val="00C1489C"/>
    <w:rsid w:val="00C14B7E"/>
    <w:rsid w:val="00C14C43"/>
    <w:rsid w:val="00C17240"/>
    <w:rsid w:val="00C17320"/>
    <w:rsid w:val="00C17B23"/>
    <w:rsid w:val="00C17B34"/>
    <w:rsid w:val="00C20495"/>
    <w:rsid w:val="00C204E1"/>
    <w:rsid w:val="00C20F3E"/>
    <w:rsid w:val="00C21159"/>
    <w:rsid w:val="00C21870"/>
    <w:rsid w:val="00C21B23"/>
    <w:rsid w:val="00C22354"/>
    <w:rsid w:val="00C232AA"/>
    <w:rsid w:val="00C23AE9"/>
    <w:rsid w:val="00C247EB"/>
    <w:rsid w:val="00C24989"/>
    <w:rsid w:val="00C25D11"/>
    <w:rsid w:val="00C25DA6"/>
    <w:rsid w:val="00C26943"/>
    <w:rsid w:val="00C26A51"/>
    <w:rsid w:val="00C27243"/>
    <w:rsid w:val="00C27432"/>
    <w:rsid w:val="00C27B7C"/>
    <w:rsid w:val="00C30229"/>
    <w:rsid w:val="00C312EE"/>
    <w:rsid w:val="00C3160B"/>
    <w:rsid w:val="00C32F8F"/>
    <w:rsid w:val="00C33735"/>
    <w:rsid w:val="00C337AD"/>
    <w:rsid w:val="00C34D2A"/>
    <w:rsid w:val="00C35317"/>
    <w:rsid w:val="00C35EF2"/>
    <w:rsid w:val="00C3623C"/>
    <w:rsid w:val="00C37688"/>
    <w:rsid w:val="00C37E9A"/>
    <w:rsid w:val="00C4058F"/>
    <w:rsid w:val="00C40888"/>
    <w:rsid w:val="00C408DD"/>
    <w:rsid w:val="00C409DC"/>
    <w:rsid w:val="00C40B22"/>
    <w:rsid w:val="00C430BA"/>
    <w:rsid w:val="00C4317F"/>
    <w:rsid w:val="00C435D7"/>
    <w:rsid w:val="00C437DA"/>
    <w:rsid w:val="00C43DE5"/>
    <w:rsid w:val="00C44E18"/>
    <w:rsid w:val="00C45C2B"/>
    <w:rsid w:val="00C464C8"/>
    <w:rsid w:val="00C469C8"/>
    <w:rsid w:val="00C47F01"/>
    <w:rsid w:val="00C5019B"/>
    <w:rsid w:val="00C509AA"/>
    <w:rsid w:val="00C50D10"/>
    <w:rsid w:val="00C50D88"/>
    <w:rsid w:val="00C511C0"/>
    <w:rsid w:val="00C5166E"/>
    <w:rsid w:val="00C5238F"/>
    <w:rsid w:val="00C5246E"/>
    <w:rsid w:val="00C52EDC"/>
    <w:rsid w:val="00C53175"/>
    <w:rsid w:val="00C5442E"/>
    <w:rsid w:val="00C5461D"/>
    <w:rsid w:val="00C557B6"/>
    <w:rsid w:val="00C55BB1"/>
    <w:rsid w:val="00C5624C"/>
    <w:rsid w:val="00C565FA"/>
    <w:rsid w:val="00C568D5"/>
    <w:rsid w:val="00C576F7"/>
    <w:rsid w:val="00C57C07"/>
    <w:rsid w:val="00C57E35"/>
    <w:rsid w:val="00C615C9"/>
    <w:rsid w:val="00C6163B"/>
    <w:rsid w:val="00C635A8"/>
    <w:rsid w:val="00C65BC5"/>
    <w:rsid w:val="00C65BFB"/>
    <w:rsid w:val="00C661E3"/>
    <w:rsid w:val="00C70481"/>
    <w:rsid w:val="00C704D9"/>
    <w:rsid w:val="00C71A10"/>
    <w:rsid w:val="00C721B7"/>
    <w:rsid w:val="00C72814"/>
    <w:rsid w:val="00C73BCE"/>
    <w:rsid w:val="00C73F35"/>
    <w:rsid w:val="00C74102"/>
    <w:rsid w:val="00C74489"/>
    <w:rsid w:val="00C746C7"/>
    <w:rsid w:val="00C746FE"/>
    <w:rsid w:val="00C7513B"/>
    <w:rsid w:val="00C75350"/>
    <w:rsid w:val="00C757B0"/>
    <w:rsid w:val="00C75CC3"/>
    <w:rsid w:val="00C75DDD"/>
    <w:rsid w:val="00C75FEB"/>
    <w:rsid w:val="00C76BAE"/>
    <w:rsid w:val="00C76CE9"/>
    <w:rsid w:val="00C77F4A"/>
    <w:rsid w:val="00C801EB"/>
    <w:rsid w:val="00C807A8"/>
    <w:rsid w:val="00C809B5"/>
    <w:rsid w:val="00C81577"/>
    <w:rsid w:val="00C81C1F"/>
    <w:rsid w:val="00C82124"/>
    <w:rsid w:val="00C82C63"/>
    <w:rsid w:val="00C82ECA"/>
    <w:rsid w:val="00C83394"/>
    <w:rsid w:val="00C839F3"/>
    <w:rsid w:val="00C83BCE"/>
    <w:rsid w:val="00C843DD"/>
    <w:rsid w:val="00C85A4D"/>
    <w:rsid w:val="00C866C4"/>
    <w:rsid w:val="00C875B2"/>
    <w:rsid w:val="00C877C2"/>
    <w:rsid w:val="00C910E4"/>
    <w:rsid w:val="00C91D4A"/>
    <w:rsid w:val="00C91EF0"/>
    <w:rsid w:val="00C92EFB"/>
    <w:rsid w:val="00C92F25"/>
    <w:rsid w:val="00C93177"/>
    <w:rsid w:val="00C9332D"/>
    <w:rsid w:val="00C93D35"/>
    <w:rsid w:val="00C94309"/>
    <w:rsid w:val="00C948BA"/>
    <w:rsid w:val="00C952E7"/>
    <w:rsid w:val="00C95BD0"/>
    <w:rsid w:val="00C95F6D"/>
    <w:rsid w:val="00C976B0"/>
    <w:rsid w:val="00C97A72"/>
    <w:rsid w:val="00CA107C"/>
    <w:rsid w:val="00CA11CD"/>
    <w:rsid w:val="00CA236E"/>
    <w:rsid w:val="00CA2CDD"/>
    <w:rsid w:val="00CA419E"/>
    <w:rsid w:val="00CA54E7"/>
    <w:rsid w:val="00CA6B2A"/>
    <w:rsid w:val="00CA6DAC"/>
    <w:rsid w:val="00CA71B4"/>
    <w:rsid w:val="00CA74B1"/>
    <w:rsid w:val="00CA7DA8"/>
    <w:rsid w:val="00CA7FBC"/>
    <w:rsid w:val="00CB0571"/>
    <w:rsid w:val="00CB1AB9"/>
    <w:rsid w:val="00CB2816"/>
    <w:rsid w:val="00CB56D3"/>
    <w:rsid w:val="00CB5997"/>
    <w:rsid w:val="00CB5C87"/>
    <w:rsid w:val="00CB6702"/>
    <w:rsid w:val="00CB6C48"/>
    <w:rsid w:val="00CB7304"/>
    <w:rsid w:val="00CB7E38"/>
    <w:rsid w:val="00CC1A33"/>
    <w:rsid w:val="00CC1B2A"/>
    <w:rsid w:val="00CC1EAB"/>
    <w:rsid w:val="00CC3C06"/>
    <w:rsid w:val="00CC4C41"/>
    <w:rsid w:val="00CC4DC9"/>
    <w:rsid w:val="00CC6029"/>
    <w:rsid w:val="00CC6351"/>
    <w:rsid w:val="00CC7839"/>
    <w:rsid w:val="00CC7D84"/>
    <w:rsid w:val="00CD0EF8"/>
    <w:rsid w:val="00CD2582"/>
    <w:rsid w:val="00CD3087"/>
    <w:rsid w:val="00CD434E"/>
    <w:rsid w:val="00CD4CA1"/>
    <w:rsid w:val="00CD4DCF"/>
    <w:rsid w:val="00CD521B"/>
    <w:rsid w:val="00CD5CD9"/>
    <w:rsid w:val="00CD5E8C"/>
    <w:rsid w:val="00CD613F"/>
    <w:rsid w:val="00CD638E"/>
    <w:rsid w:val="00CD6AE9"/>
    <w:rsid w:val="00CD7A4A"/>
    <w:rsid w:val="00CE1A56"/>
    <w:rsid w:val="00CE1ABB"/>
    <w:rsid w:val="00CE1B2E"/>
    <w:rsid w:val="00CE2A14"/>
    <w:rsid w:val="00CE3411"/>
    <w:rsid w:val="00CE5054"/>
    <w:rsid w:val="00CE575A"/>
    <w:rsid w:val="00CE5E9D"/>
    <w:rsid w:val="00CE6804"/>
    <w:rsid w:val="00CE6C13"/>
    <w:rsid w:val="00CE7890"/>
    <w:rsid w:val="00CE7C38"/>
    <w:rsid w:val="00CE7D29"/>
    <w:rsid w:val="00CE7D5B"/>
    <w:rsid w:val="00CF0361"/>
    <w:rsid w:val="00CF12A8"/>
    <w:rsid w:val="00CF134B"/>
    <w:rsid w:val="00CF36AD"/>
    <w:rsid w:val="00CF3CE0"/>
    <w:rsid w:val="00CF4DC3"/>
    <w:rsid w:val="00CF6AF0"/>
    <w:rsid w:val="00D00194"/>
    <w:rsid w:val="00D0041A"/>
    <w:rsid w:val="00D00C2B"/>
    <w:rsid w:val="00D0277E"/>
    <w:rsid w:val="00D0342C"/>
    <w:rsid w:val="00D041E3"/>
    <w:rsid w:val="00D05EFD"/>
    <w:rsid w:val="00D07732"/>
    <w:rsid w:val="00D07CAD"/>
    <w:rsid w:val="00D1043E"/>
    <w:rsid w:val="00D105A5"/>
    <w:rsid w:val="00D107D4"/>
    <w:rsid w:val="00D11BE7"/>
    <w:rsid w:val="00D1337A"/>
    <w:rsid w:val="00D134E4"/>
    <w:rsid w:val="00D1367A"/>
    <w:rsid w:val="00D141AE"/>
    <w:rsid w:val="00D1423B"/>
    <w:rsid w:val="00D14880"/>
    <w:rsid w:val="00D14F29"/>
    <w:rsid w:val="00D14F79"/>
    <w:rsid w:val="00D170B0"/>
    <w:rsid w:val="00D20BFE"/>
    <w:rsid w:val="00D21261"/>
    <w:rsid w:val="00D215DA"/>
    <w:rsid w:val="00D2178B"/>
    <w:rsid w:val="00D21C78"/>
    <w:rsid w:val="00D22A66"/>
    <w:rsid w:val="00D23EF2"/>
    <w:rsid w:val="00D2400E"/>
    <w:rsid w:val="00D248AD"/>
    <w:rsid w:val="00D2513C"/>
    <w:rsid w:val="00D2608F"/>
    <w:rsid w:val="00D278FA"/>
    <w:rsid w:val="00D27C26"/>
    <w:rsid w:val="00D27CD9"/>
    <w:rsid w:val="00D3072C"/>
    <w:rsid w:val="00D32186"/>
    <w:rsid w:val="00D3224C"/>
    <w:rsid w:val="00D324E9"/>
    <w:rsid w:val="00D337B0"/>
    <w:rsid w:val="00D343AA"/>
    <w:rsid w:val="00D34676"/>
    <w:rsid w:val="00D35634"/>
    <w:rsid w:val="00D3582A"/>
    <w:rsid w:val="00D35ED3"/>
    <w:rsid w:val="00D361E7"/>
    <w:rsid w:val="00D370FA"/>
    <w:rsid w:val="00D37F93"/>
    <w:rsid w:val="00D4179B"/>
    <w:rsid w:val="00D42CE7"/>
    <w:rsid w:val="00D4305E"/>
    <w:rsid w:val="00D431B7"/>
    <w:rsid w:val="00D437EB"/>
    <w:rsid w:val="00D43C70"/>
    <w:rsid w:val="00D440A8"/>
    <w:rsid w:val="00D44181"/>
    <w:rsid w:val="00D44564"/>
    <w:rsid w:val="00D44AF9"/>
    <w:rsid w:val="00D44C2C"/>
    <w:rsid w:val="00D46048"/>
    <w:rsid w:val="00D47476"/>
    <w:rsid w:val="00D503DA"/>
    <w:rsid w:val="00D50595"/>
    <w:rsid w:val="00D508D8"/>
    <w:rsid w:val="00D510BF"/>
    <w:rsid w:val="00D539F0"/>
    <w:rsid w:val="00D54540"/>
    <w:rsid w:val="00D551B3"/>
    <w:rsid w:val="00D567EF"/>
    <w:rsid w:val="00D57A1B"/>
    <w:rsid w:val="00D6048C"/>
    <w:rsid w:val="00D606AF"/>
    <w:rsid w:val="00D6108F"/>
    <w:rsid w:val="00D61837"/>
    <w:rsid w:val="00D6194F"/>
    <w:rsid w:val="00D61EA7"/>
    <w:rsid w:val="00D627A7"/>
    <w:rsid w:val="00D62B6D"/>
    <w:rsid w:val="00D6383D"/>
    <w:rsid w:val="00D64433"/>
    <w:rsid w:val="00D6494F"/>
    <w:rsid w:val="00D65502"/>
    <w:rsid w:val="00D65FCB"/>
    <w:rsid w:val="00D66DCE"/>
    <w:rsid w:val="00D672D8"/>
    <w:rsid w:val="00D702C4"/>
    <w:rsid w:val="00D70571"/>
    <w:rsid w:val="00D72BD8"/>
    <w:rsid w:val="00D7335F"/>
    <w:rsid w:val="00D73BF4"/>
    <w:rsid w:val="00D748E4"/>
    <w:rsid w:val="00D75730"/>
    <w:rsid w:val="00D7613D"/>
    <w:rsid w:val="00D76A56"/>
    <w:rsid w:val="00D77026"/>
    <w:rsid w:val="00D77766"/>
    <w:rsid w:val="00D77C32"/>
    <w:rsid w:val="00D77E83"/>
    <w:rsid w:val="00D819ED"/>
    <w:rsid w:val="00D81A86"/>
    <w:rsid w:val="00D8215E"/>
    <w:rsid w:val="00D82449"/>
    <w:rsid w:val="00D83281"/>
    <w:rsid w:val="00D84105"/>
    <w:rsid w:val="00D84604"/>
    <w:rsid w:val="00D86D1A"/>
    <w:rsid w:val="00D8737E"/>
    <w:rsid w:val="00D873FE"/>
    <w:rsid w:val="00D87500"/>
    <w:rsid w:val="00D87AA7"/>
    <w:rsid w:val="00D9095A"/>
    <w:rsid w:val="00D91ED4"/>
    <w:rsid w:val="00D91F99"/>
    <w:rsid w:val="00D92C93"/>
    <w:rsid w:val="00D92F0F"/>
    <w:rsid w:val="00D939A8"/>
    <w:rsid w:val="00D9590E"/>
    <w:rsid w:val="00D95B8D"/>
    <w:rsid w:val="00D96624"/>
    <w:rsid w:val="00D973E2"/>
    <w:rsid w:val="00D975F6"/>
    <w:rsid w:val="00D978C8"/>
    <w:rsid w:val="00D979C5"/>
    <w:rsid w:val="00DA0451"/>
    <w:rsid w:val="00DA100D"/>
    <w:rsid w:val="00DA1580"/>
    <w:rsid w:val="00DA2CF7"/>
    <w:rsid w:val="00DA2D68"/>
    <w:rsid w:val="00DA32F0"/>
    <w:rsid w:val="00DA4A43"/>
    <w:rsid w:val="00DA4D88"/>
    <w:rsid w:val="00DA4FCA"/>
    <w:rsid w:val="00DA509A"/>
    <w:rsid w:val="00DA5D43"/>
    <w:rsid w:val="00DA5D4E"/>
    <w:rsid w:val="00DA61C2"/>
    <w:rsid w:val="00DA6A04"/>
    <w:rsid w:val="00DA7A35"/>
    <w:rsid w:val="00DA7AA4"/>
    <w:rsid w:val="00DB067D"/>
    <w:rsid w:val="00DB089A"/>
    <w:rsid w:val="00DB0B37"/>
    <w:rsid w:val="00DB1280"/>
    <w:rsid w:val="00DB1302"/>
    <w:rsid w:val="00DB1B68"/>
    <w:rsid w:val="00DB2CB9"/>
    <w:rsid w:val="00DB2D60"/>
    <w:rsid w:val="00DB2E6C"/>
    <w:rsid w:val="00DB2FF5"/>
    <w:rsid w:val="00DB37A9"/>
    <w:rsid w:val="00DB468F"/>
    <w:rsid w:val="00DB5338"/>
    <w:rsid w:val="00DB5AD6"/>
    <w:rsid w:val="00DB6733"/>
    <w:rsid w:val="00DB7F51"/>
    <w:rsid w:val="00DC0187"/>
    <w:rsid w:val="00DC0C75"/>
    <w:rsid w:val="00DC1A31"/>
    <w:rsid w:val="00DC1FE5"/>
    <w:rsid w:val="00DC2C87"/>
    <w:rsid w:val="00DC42DD"/>
    <w:rsid w:val="00DC4993"/>
    <w:rsid w:val="00DC5042"/>
    <w:rsid w:val="00DC5130"/>
    <w:rsid w:val="00DD024F"/>
    <w:rsid w:val="00DD0A6E"/>
    <w:rsid w:val="00DD0B87"/>
    <w:rsid w:val="00DD1AF2"/>
    <w:rsid w:val="00DD2E23"/>
    <w:rsid w:val="00DD302E"/>
    <w:rsid w:val="00DD32CF"/>
    <w:rsid w:val="00DD4D5B"/>
    <w:rsid w:val="00DD52B2"/>
    <w:rsid w:val="00DD552B"/>
    <w:rsid w:val="00DD6B5B"/>
    <w:rsid w:val="00DE033B"/>
    <w:rsid w:val="00DE0513"/>
    <w:rsid w:val="00DE138F"/>
    <w:rsid w:val="00DE34DA"/>
    <w:rsid w:val="00DE38A3"/>
    <w:rsid w:val="00DE3E47"/>
    <w:rsid w:val="00DE47AE"/>
    <w:rsid w:val="00DE4E5A"/>
    <w:rsid w:val="00DE539C"/>
    <w:rsid w:val="00DE5E00"/>
    <w:rsid w:val="00DE6029"/>
    <w:rsid w:val="00DE64E7"/>
    <w:rsid w:val="00DE6792"/>
    <w:rsid w:val="00DE7AB8"/>
    <w:rsid w:val="00DF013C"/>
    <w:rsid w:val="00DF0171"/>
    <w:rsid w:val="00DF154D"/>
    <w:rsid w:val="00DF1764"/>
    <w:rsid w:val="00DF1A1F"/>
    <w:rsid w:val="00DF1B07"/>
    <w:rsid w:val="00DF21F1"/>
    <w:rsid w:val="00DF2507"/>
    <w:rsid w:val="00DF30DD"/>
    <w:rsid w:val="00DF3346"/>
    <w:rsid w:val="00DF3664"/>
    <w:rsid w:val="00DF4510"/>
    <w:rsid w:val="00DF4BB4"/>
    <w:rsid w:val="00DF5204"/>
    <w:rsid w:val="00DF520F"/>
    <w:rsid w:val="00DF56DB"/>
    <w:rsid w:val="00DF5A91"/>
    <w:rsid w:val="00DF5F65"/>
    <w:rsid w:val="00DF6382"/>
    <w:rsid w:val="00DF66CE"/>
    <w:rsid w:val="00DF71D5"/>
    <w:rsid w:val="00DF72C5"/>
    <w:rsid w:val="00DF7E42"/>
    <w:rsid w:val="00DF7FC8"/>
    <w:rsid w:val="00E000D9"/>
    <w:rsid w:val="00E002B2"/>
    <w:rsid w:val="00E03575"/>
    <w:rsid w:val="00E0384F"/>
    <w:rsid w:val="00E038B4"/>
    <w:rsid w:val="00E05AAF"/>
    <w:rsid w:val="00E07EF6"/>
    <w:rsid w:val="00E106D3"/>
    <w:rsid w:val="00E11B97"/>
    <w:rsid w:val="00E125F2"/>
    <w:rsid w:val="00E12C0F"/>
    <w:rsid w:val="00E138D4"/>
    <w:rsid w:val="00E13B44"/>
    <w:rsid w:val="00E14765"/>
    <w:rsid w:val="00E14DC0"/>
    <w:rsid w:val="00E150BC"/>
    <w:rsid w:val="00E15C7C"/>
    <w:rsid w:val="00E15E01"/>
    <w:rsid w:val="00E1693E"/>
    <w:rsid w:val="00E16D51"/>
    <w:rsid w:val="00E170AE"/>
    <w:rsid w:val="00E1750F"/>
    <w:rsid w:val="00E17704"/>
    <w:rsid w:val="00E202B4"/>
    <w:rsid w:val="00E20BCE"/>
    <w:rsid w:val="00E21B5A"/>
    <w:rsid w:val="00E21BC1"/>
    <w:rsid w:val="00E22775"/>
    <w:rsid w:val="00E2299D"/>
    <w:rsid w:val="00E23F88"/>
    <w:rsid w:val="00E24174"/>
    <w:rsid w:val="00E2481C"/>
    <w:rsid w:val="00E2545D"/>
    <w:rsid w:val="00E25525"/>
    <w:rsid w:val="00E25551"/>
    <w:rsid w:val="00E2742A"/>
    <w:rsid w:val="00E2775C"/>
    <w:rsid w:val="00E30557"/>
    <w:rsid w:val="00E3113E"/>
    <w:rsid w:val="00E31D14"/>
    <w:rsid w:val="00E31F89"/>
    <w:rsid w:val="00E322F3"/>
    <w:rsid w:val="00E33B91"/>
    <w:rsid w:val="00E33E8A"/>
    <w:rsid w:val="00E35294"/>
    <w:rsid w:val="00E3693F"/>
    <w:rsid w:val="00E37073"/>
    <w:rsid w:val="00E37F11"/>
    <w:rsid w:val="00E40955"/>
    <w:rsid w:val="00E41015"/>
    <w:rsid w:val="00E41292"/>
    <w:rsid w:val="00E4130B"/>
    <w:rsid w:val="00E4143D"/>
    <w:rsid w:val="00E41F0E"/>
    <w:rsid w:val="00E42277"/>
    <w:rsid w:val="00E42823"/>
    <w:rsid w:val="00E42955"/>
    <w:rsid w:val="00E42B91"/>
    <w:rsid w:val="00E42F3B"/>
    <w:rsid w:val="00E45BAB"/>
    <w:rsid w:val="00E46629"/>
    <w:rsid w:val="00E47C20"/>
    <w:rsid w:val="00E53035"/>
    <w:rsid w:val="00E53935"/>
    <w:rsid w:val="00E547A6"/>
    <w:rsid w:val="00E55A2B"/>
    <w:rsid w:val="00E55B39"/>
    <w:rsid w:val="00E560A5"/>
    <w:rsid w:val="00E6007F"/>
    <w:rsid w:val="00E6011F"/>
    <w:rsid w:val="00E60F92"/>
    <w:rsid w:val="00E60FA7"/>
    <w:rsid w:val="00E62293"/>
    <w:rsid w:val="00E62333"/>
    <w:rsid w:val="00E62E21"/>
    <w:rsid w:val="00E63BEE"/>
    <w:rsid w:val="00E63CF3"/>
    <w:rsid w:val="00E65649"/>
    <w:rsid w:val="00E65E9E"/>
    <w:rsid w:val="00E65F54"/>
    <w:rsid w:val="00E67148"/>
    <w:rsid w:val="00E67D49"/>
    <w:rsid w:val="00E70ADD"/>
    <w:rsid w:val="00E70FD3"/>
    <w:rsid w:val="00E7199D"/>
    <w:rsid w:val="00E72024"/>
    <w:rsid w:val="00E72BDE"/>
    <w:rsid w:val="00E732D5"/>
    <w:rsid w:val="00E73D2F"/>
    <w:rsid w:val="00E746B6"/>
    <w:rsid w:val="00E74F40"/>
    <w:rsid w:val="00E7551E"/>
    <w:rsid w:val="00E7622D"/>
    <w:rsid w:val="00E7645C"/>
    <w:rsid w:val="00E766E5"/>
    <w:rsid w:val="00E767C0"/>
    <w:rsid w:val="00E76D33"/>
    <w:rsid w:val="00E8033B"/>
    <w:rsid w:val="00E807E1"/>
    <w:rsid w:val="00E80DBE"/>
    <w:rsid w:val="00E80E1D"/>
    <w:rsid w:val="00E81BE4"/>
    <w:rsid w:val="00E81F40"/>
    <w:rsid w:val="00E835C1"/>
    <w:rsid w:val="00E839A6"/>
    <w:rsid w:val="00E843F2"/>
    <w:rsid w:val="00E84DDD"/>
    <w:rsid w:val="00E85DF0"/>
    <w:rsid w:val="00E863FA"/>
    <w:rsid w:val="00E8661D"/>
    <w:rsid w:val="00E87F0D"/>
    <w:rsid w:val="00E90260"/>
    <w:rsid w:val="00E90397"/>
    <w:rsid w:val="00E90E56"/>
    <w:rsid w:val="00E91B73"/>
    <w:rsid w:val="00E91C93"/>
    <w:rsid w:val="00E928FD"/>
    <w:rsid w:val="00E92A7E"/>
    <w:rsid w:val="00E92AA5"/>
    <w:rsid w:val="00E9304D"/>
    <w:rsid w:val="00E93E59"/>
    <w:rsid w:val="00E948C2"/>
    <w:rsid w:val="00E95AEA"/>
    <w:rsid w:val="00E96305"/>
    <w:rsid w:val="00E97B61"/>
    <w:rsid w:val="00EA0BCF"/>
    <w:rsid w:val="00EA242B"/>
    <w:rsid w:val="00EA2975"/>
    <w:rsid w:val="00EA4B02"/>
    <w:rsid w:val="00EA4B9E"/>
    <w:rsid w:val="00EA4E3D"/>
    <w:rsid w:val="00EA5104"/>
    <w:rsid w:val="00EA5BB6"/>
    <w:rsid w:val="00EA5CA5"/>
    <w:rsid w:val="00EA61F6"/>
    <w:rsid w:val="00EA7139"/>
    <w:rsid w:val="00EA758F"/>
    <w:rsid w:val="00EB0C97"/>
    <w:rsid w:val="00EB0D45"/>
    <w:rsid w:val="00EB0D69"/>
    <w:rsid w:val="00EB2655"/>
    <w:rsid w:val="00EB6155"/>
    <w:rsid w:val="00EC1222"/>
    <w:rsid w:val="00EC18FE"/>
    <w:rsid w:val="00EC1C04"/>
    <w:rsid w:val="00EC33CE"/>
    <w:rsid w:val="00EC43BE"/>
    <w:rsid w:val="00EC473B"/>
    <w:rsid w:val="00EC5B51"/>
    <w:rsid w:val="00EC5D9E"/>
    <w:rsid w:val="00EC765F"/>
    <w:rsid w:val="00ED0414"/>
    <w:rsid w:val="00ED0756"/>
    <w:rsid w:val="00ED0AC8"/>
    <w:rsid w:val="00ED0E3B"/>
    <w:rsid w:val="00ED1066"/>
    <w:rsid w:val="00ED23E8"/>
    <w:rsid w:val="00ED3C90"/>
    <w:rsid w:val="00ED439D"/>
    <w:rsid w:val="00ED6111"/>
    <w:rsid w:val="00ED66BA"/>
    <w:rsid w:val="00ED6780"/>
    <w:rsid w:val="00ED725C"/>
    <w:rsid w:val="00EE0839"/>
    <w:rsid w:val="00EE0974"/>
    <w:rsid w:val="00EE1016"/>
    <w:rsid w:val="00EE1594"/>
    <w:rsid w:val="00EE18CE"/>
    <w:rsid w:val="00EE1A76"/>
    <w:rsid w:val="00EE22A7"/>
    <w:rsid w:val="00EE3E61"/>
    <w:rsid w:val="00EE3F0F"/>
    <w:rsid w:val="00EE611C"/>
    <w:rsid w:val="00EE66D5"/>
    <w:rsid w:val="00EF2760"/>
    <w:rsid w:val="00EF3314"/>
    <w:rsid w:val="00EF3BE7"/>
    <w:rsid w:val="00EF49FD"/>
    <w:rsid w:val="00EF4DF4"/>
    <w:rsid w:val="00EF4DFA"/>
    <w:rsid w:val="00EF5255"/>
    <w:rsid w:val="00EF526C"/>
    <w:rsid w:val="00EF54B3"/>
    <w:rsid w:val="00EF5B20"/>
    <w:rsid w:val="00EF6CE8"/>
    <w:rsid w:val="00EF75CE"/>
    <w:rsid w:val="00F0039A"/>
    <w:rsid w:val="00F0063E"/>
    <w:rsid w:val="00F0125A"/>
    <w:rsid w:val="00F01CAE"/>
    <w:rsid w:val="00F01E43"/>
    <w:rsid w:val="00F03CBA"/>
    <w:rsid w:val="00F04073"/>
    <w:rsid w:val="00F04B6E"/>
    <w:rsid w:val="00F05B31"/>
    <w:rsid w:val="00F05FB1"/>
    <w:rsid w:val="00F061F6"/>
    <w:rsid w:val="00F07B38"/>
    <w:rsid w:val="00F10CBB"/>
    <w:rsid w:val="00F1119D"/>
    <w:rsid w:val="00F11F77"/>
    <w:rsid w:val="00F12688"/>
    <w:rsid w:val="00F12AE4"/>
    <w:rsid w:val="00F13835"/>
    <w:rsid w:val="00F1412B"/>
    <w:rsid w:val="00F14777"/>
    <w:rsid w:val="00F15D17"/>
    <w:rsid w:val="00F167C0"/>
    <w:rsid w:val="00F16C71"/>
    <w:rsid w:val="00F207CC"/>
    <w:rsid w:val="00F20C1E"/>
    <w:rsid w:val="00F217EC"/>
    <w:rsid w:val="00F21A9C"/>
    <w:rsid w:val="00F220AA"/>
    <w:rsid w:val="00F223F4"/>
    <w:rsid w:val="00F22A1F"/>
    <w:rsid w:val="00F2359B"/>
    <w:rsid w:val="00F23CEF"/>
    <w:rsid w:val="00F23F42"/>
    <w:rsid w:val="00F244BF"/>
    <w:rsid w:val="00F24AA1"/>
    <w:rsid w:val="00F252EF"/>
    <w:rsid w:val="00F25D91"/>
    <w:rsid w:val="00F26DB6"/>
    <w:rsid w:val="00F277B2"/>
    <w:rsid w:val="00F277C0"/>
    <w:rsid w:val="00F27B37"/>
    <w:rsid w:val="00F27E00"/>
    <w:rsid w:val="00F30477"/>
    <w:rsid w:val="00F30769"/>
    <w:rsid w:val="00F312EE"/>
    <w:rsid w:val="00F31B4B"/>
    <w:rsid w:val="00F32549"/>
    <w:rsid w:val="00F32589"/>
    <w:rsid w:val="00F34C03"/>
    <w:rsid w:val="00F35570"/>
    <w:rsid w:val="00F35F5A"/>
    <w:rsid w:val="00F3776E"/>
    <w:rsid w:val="00F413C5"/>
    <w:rsid w:val="00F41D5F"/>
    <w:rsid w:val="00F427D6"/>
    <w:rsid w:val="00F430C3"/>
    <w:rsid w:val="00F4446F"/>
    <w:rsid w:val="00F44C73"/>
    <w:rsid w:val="00F44DD3"/>
    <w:rsid w:val="00F4595D"/>
    <w:rsid w:val="00F46956"/>
    <w:rsid w:val="00F47946"/>
    <w:rsid w:val="00F47BD0"/>
    <w:rsid w:val="00F53006"/>
    <w:rsid w:val="00F53BA7"/>
    <w:rsid w:val="00F54DD4"/>
    <w:rsid w:val="00F5562E"/>
    <w:rsid w:val="00F556D0"/>
    <w:rsid w:val="00F56343"/>
    <w:rsid w:val="00F5688B"/>
    <w:rsid w:val="00F57D75"/>
    <w:rsid w:val="00F60153"/>
    <w:rsid w:val="00F602AC"/>
    <w:rsid w:val="00F602CD"/>
    <w:rsid w:val="00F612A2"/>
    <w:rsid w:val="00F614A3"/>
    <w:rsid w:val="00F614D2"/>
    <w:rsid w:val="00F63CF0"/>
    <w:rsid w:val="00F63FD9"/>
    <w:rsid w:val="00F6433B"/>
    <w:rsid w:val="00F657A7"/>
    <w:rsid w:val="00F667E8"/>
    <w:rsid w:val="00F66A37"/>
    <w:rsid w:val="00F66F30"/>
    <w:rsid w:val="00F67BB5"/>
    <w:rsid w:val="00F67E53"/>
    <w:rsid w:val="00F70448"/>
    <w:rsid w:val="00F718D2"/>
    <w:rsid w:val="00F72003"/>
    <w:rsid w:val="00F72127"/>
    <w:rsid w:val="00F73895"/>
    <w:rsid w:val="00F73D60"/>
    <w:rsid w:val="00F741F6"/>
    <w:rsid w:val="00F7462F"/>
    <w:rsid w:val="00F74F50"/>
    <w:rsid w:val="00F75F8A"/>
    <w:rsid w:val="00F7602C"/>
    <w:rsid w:val="00F7727F"/>
    <w:rsid w:val="00F776A0"/>
    <w:rsid w:val="00F77DC8"/>
    <w:rsid w:val="00F77E82"/>
    <w:rsid w:val="00F80604"/>
    <w:rsid w:val="00F806BD"/>
    <w:rsid w:val="00F80C04"/>
    <w:rsid w:val="00F81A74"/>
    <w:rsid w:val="00F82E23"/>
    <w:rsid w:val="00F833C2"/>
    <w:rsid w:val="00F838BE"/>
    <w:rsid w:val="00F83B36"/>
    <w:rsid w:val="00F852FF"/>
    <w:rsid w:val="00F855A3"/>
    <w:rsid w:val="00F87467"/>
    <w:rsid w:val="00F91067"/>
    <w:rsid w:val="00F915B8"/>
    <w:rsid w:val="00F916DC"/>
    <w:rsid w:val="00F9237C"/>
    <w:rsid w:val="00F92539"/>
    <w:rsid w:val="00F9260A"/>
    <w:rsid w:val="00F92C9D"/>
    <w:rsid w:val="00F92E12"/>
    <w:rsid w:val="00F92FB7"/>
    <w:rsid w:val="00F9392A"/>
    <w:rsid w:val="00F9430A"/>
    <w:rsid w:val="00F94FF5"/>
    <w:rsid w:val="00F950AF"/>
    <w:rsid w:val="00F95A42"/>
    <w:rsid w:val="00F962AA"/>
    <w:rsid w:val="00F9732B"/>
    <w:rsid w:val="00F97765"/>
    <w:rsid w:val="00F97C2B"/>
    <w:rsid w:val="00F97F86"/>
    <w:rsid w:val="00FA12EE"/>
    <w:rsid w:val="00FA16CF"/>
    <w:rsid w:val="00FA1CDE"/>
    <w:rsid w:val="00FA20F0"/>
    <w:rsid w:val="00FA25D0"/>
    <w:rsid w:val="00FA27FD"/>
    <w:rsid w:val="00FA3054"/>
    <w:rsid w:val="00FA33C2"/>
    <w:rsid w:val="00FA466F"/>
    <w:rsid w:val="00FA52FA"/>
    <w:rsid w:val="00FA6E26"/>
    <w:rsid w:val="00FA796E"/>
    <w:rsid w:val="00FA7FE9"/>
    <w:rsid w:val="00FB0C0D"/>
    <w:rsid w:val="00FB154A"/>
    <w:rsid w:val="00FB24A3"/>
    <w:rsid w:val="00FB2F1A"/>
    <w:rsid w:val="00FB3114"/>
    <w:rsid w:val="00FB312E"/>
    <w:rsid w:val="00FB3A17"/>
    <w:rsid w:val="00FB6C40"/>
    <w:rsid w:val="00FB6FF8"/>
    <w:rsid w:val="00FB70F0"/>
    <w:rsid w:val="00FB79BB"/>
    <w:rsid w:val="00FB7F19"/>
    <w:rsid w:val="00FC1869"/>
    <w:rsid w:val="00FC21A7"/>
    <w:rsid w:val="00FC3559"/>
    <w:rsid w:val="00FC3CD8"/>
    <w:rsid w:val="00FC3EF3"/>
    <w:rsid w:val="00FC4B8E"/>
    <w:rsid w:val="00FC58F7"/>
    <w:rsid w:val="00FC5C41"/>
    <w:rsid w:val="00FC7175"/>
    <w:rsid w:val="00FC75EA"/>
    <w:rsid w:val="00FD07D1"/>
    <w:rsid w:val="00FD0DA0"/>
    <w:rsid w:val="00FD17A6"/>
    <w:rsid w:val="00FD206C"/>
    <w:rsid w:val="00FD2697"/>
    <w:rsid w:val="00FD3D60"/>
    <w:rsid w:val="00FD533B"/>
    <w:rsid w:val="00FE037B"/>
    <w:rsid w:val="00FE10E2"/>
    <w:rsid w:val="00FE1453"/>
    <w:rsid w:val="00FE42CD"/>
    <w:rsid w:val="00FE5F22"/>
    <w:rsid w:val="00FE60EF"/>
    <w:rsid w:val="00FE68F0"/>
    <w:rsid w:val="00FE6B4E"/>
    <w:rsid w:val="00FE7AB1"/>
    <w:rsid w:val="00FF1CE6"/>
    <w:rsid w:val="00FF2520"/>
    <w:rsid w:val="00FF2976"/>
    <w:rsid w:val="00FF3A97"/>
    <w:rsid w:val="00FF3BBC"/>
    <w:rsid w:val="00FF4E34"/>
    <w:rsid w:val="00FF6AF2"/>
    <w:rsid w:val="00FF799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74E17C1"/>
  <w15:docId w15:val="{B02821B7-3E35-4226-8751-964CAFD15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Paprastas tekstas"/>
    <w:qFormat/>
    <w:rsid w:val="000E7B59"/>
    <w:pPr>
      <w:ind w:firstLine="397"/>
      <w:jc w:val="both"/>
    </w:pPr>
    <w:rPr>
      <w:szCs w:val="24"/>
      <w:lang w:eastAsia="en-US"/>
    </w:rPr>
  </w:style>
  <w:style w:type="paragraph" w:styleId="Heading1">
    <w:name w:val="heading 1"/>
    <w:aliases w:val="Antraste 1,H1,H11,H12,H13,H14,H111,H121,H15,H112,H122,H16,H113,H123,H17,H114,H124,H18,H115,H125,H19,H110,H116,H126,H117,H127,H118,H128,H131,H141,H1111,H1211,H151,H1121,H1221,H161,H1131,H1231,H171,H1141,H1241,H181,H1151,H1251,H191,1"/>
    <w:basedOn w:val="Normal"/>
    <w:next w:val="Normal"/>
    <w:autoRedefine/>
    <w:qFormat/>
    <w:rsid w:val="00B429CE"/>
    <w:pPr>
      <w:keepNext/>
      <w:keepLines/>
      <w:pageBreakBefore/>
      <w:numPr>
        <w:numId w:val="2"/>
      </w:numPr>
      <w:spacing w:before="240" w:after="100"/>
      <w:ind w:left="425" w:hanging="425"/>
      <w:outlineLvl w:val="0"/>
    </w:pPr>
    <w:rPr>
      <w:b/>
      <w:bCs/>
      <w:color w:val="447524"/>
      <w:spacing w:val="10"/>
      <w:kern w:val="32"/>
      <w:sz w:val="32"/>
      <w:szCs w:val="32"/>
    </w:rPr>
  </w:style>
  <w:style w:type="paragraph" w:styleId="Heading2">
    <w:name w:val="heading 2"/>
    <w:aliases w:val="Antraste 2,H2,H21,H22,H23,H24,H211,H221,H25,H212,H222,H26,H213,H223,H27,H214,H224,H28,H215,H225,H29,H210,H216,H226,H217,H227,H218,H228,H231,H241,H2111,H2211,H251,H2121,H2221,H261,H2131,H2231,H271,H2141,H2241,H281,H2151,H2251,H291"/>
    <w:basedOn w:val="Normal"/>
    <w:next w:val="Normal"/>
    <w:link w:val="Heading2Char"/>
    <w:autoRedefine/>
    <w:qFormat/>
    <w:rsid w:val="00715805"/>
    <w:pPr>
      <w:keepNext/>
      <w:keepLines/>
      <w:numPr>
        <w:ilvl w:val="1"/>
        <w:numId w:val="2"/>
      </w:numPr>
      <w:spacing w:before="240" w:after="60"/>
      <w:ind w:left="425" w:hanging="425"/>
      <w:outlineLvl w:val="1"/>
    </w:pPr>
    <w:rPr>
      <w:b/>
      <w:bCs/>
      <w:iCs/>
      <w:color w:val="447524"/>
      <w:sz w:val="28"/>
      <w:szCs w:val="28"/>
    </w:rPr>
  </w:style>
  <w:style w:type="paragraph" w:styleId="Heading3">
    <w:name w:val="heading 3"/>
    <w:aliases w:val="Antraste 3,Antraste 31,Antraste 32,Antraste 33,Antraste 34,Antraste...,Antraste 35,Antraste 36,Antraste 37,punktas,H31,H32,H33,H311,H321,H34,H312,H322,H35,H313,H323,H36,H37,H314,H324,H38,H315,H325,H39,H316,H326,H331,H3111,H3211,H341"/>
    <w:basedOn w:val="Normal"/>
    <w:next w:val="Normal"/>
    <w:autoRedefine/>
    <w:qFormat/>
    <w:rsid w:val="00E547A6"/>
    <w:pPr>
      <w:keepNext/>
      <w:keepLines/>
      <w:numPr>
        <w:ilvl w:val="2"/>
        <w:numId w:val="2"/>
      </w:numPr>
      <w:spacing w:before="240" w:after="120"/>
      <w:ind w:left="720"/>
      <w:outlineLvl w:val="2"/>
    </w:pPr>
    <w:rPr>
      <w:rFonts w:cs="Arial"/>
      <w:b/>
      <w:bCs/>
      <w:i/>
      <w:color w:val="447524"/>
      <w:sz w:val="28"/>
    </w:rPr>
  </w:style>
  <w:style w:type="paragraph" w:styleId="Heading4">
    <w:name w:val="heading 4"/>
    <w:aliases w:val="H4,H41,H42,H43,H411,H421,H44,H412,H422,H45,H413,H423,H46,H47,H414,H424,H48,H49,H410,H415,H425,H416,H426,H417,H427,H431,H4111,H4211,H441,H4121,H4221,H451,H4131,H4231,H461,H471,H4141,H4241,H481,H491,H4101,H4151,H4251,H4161,H4261,H418"/>
    <w:basedOn w:val="Normal"/>
    <w:next w:val="BodyText"/>
    <w:autoRedefine/>
    <w:qFormat/>
    <w:rsid w:val="00A17BA8"/>
    <w:pPr>
      <w:keepNext/>
      <w:keepLines/>
      <w:numPr>
        <w:ilvl w:val="3"/>
        <w:numId w:val="2"/>
      </w:numPr>
      <w:spacing w:before="240" w:after="60"/>
      <w:ind w:left="425" w:hanging="425"/>
      <w:jc w:val="left"/>
      <w:outlineLvl w:val="3"/>
    </w:pPr>
    <w:rPr>
      <w:b/>
      <w:bCs/>
      <w:color w:val="447524"/>
      <w:sz w:val="24"/>
      <w:szCs w:val="22"/>
    </w:rPr>
  </w:style>
  <w:style w:type="paragraph" w:styleId="Heading5">
    <w:name w:val="heading 5"/>
    <w:aliases w:val="H5,H51,H52,H53,H511,H521,H54,H512,H522,H55,H513,H523,H56,H514,H524,H57,H515,H525,H58,H516,H526,H531,H5111,H5211,H541,H5121,H5221,H551,H5131,H5231,H561,H5141,H5241,H571,H5151,H5251,H59,H517,H527,H532,H5112,H5212,H542,H5122,H5222,H552"/>
    <w:basedOn w:val="Heading4"/>
    <w:next w:val="BodyText"/>
    <w:autoRedefine/>
    <w:qFormat/>
    <w:rsid w:val="00A17BA8"/>
    <w:pPr>
      <w:outlineLvl w:val="4"/>
    </w:pPr>
  </w:style>
  <w:style w:type="paragraph" w:styleId="Heading6">
    <w:name w:val="heading 6"/>
    <w:aliases w:val="H6,H61,H62,H63,H611,H621,H64,H612,H622,H65,H613,H623,H631,H6111,H6211,H641,H6121,H6221,H66,H614,H624,H632,H6112,H6212,H642,H6122,H6222,H651,H6131,H6231,H6311,H61111,H62111,H6411,H61211,H62211,H67,H615,H625,H633,H6113,H6213,H643"/>
    <w:basedOn w:val="Normal"/>
    <w:next w:val="Normal"/>
    <w:qFormat/>
    <w:locked/>
    <w:rsid w:val="004E1286"/>
    <w:pPr>
      <w:numPr>
        <w:ilvl w:val="5"/>
        <w:numId w:val="2"/>
      </w:numPr>
      <w:spacing w:before="240" w:after="60"/>
      <w:ind w:left="1151" w:hanging="1151"/>
      <w:outlineLvl w:val="5"/>
    </w:pPr>
    <w:rPr>
      <w:b/>
      <w:bCs/>
      <w:color w:val="447524"/>
      <w:sz w:val="22"/>
      <w:szCs w:val="22"/>
    </w:rPr>
  </w:style>
  <w:style w:type="paragraph" w:styleId="Heading7">
    <w:name w:val="heading 7"/>
    <w:basedOn w:val="Normal"/>
    <w:next w:val="Normal"/>
    <w:qFormat/>
    <w:locked/>
    <w:rsid w:val="004E1286"/>
    <w:pPr>
      <w:numPr>
        <w:ilvl w:val="6"/>
        <w:numId w:val="2"/>
      </w:numPr>
      <w:spacing w:before="240" w:after="60"/>
      <w:ind w:left="1298" w:hanging="1298"/>
      <w:outlineLvl w:val="6"/>
    </w:pPr>
    <w:rPr>
      <w:b/>
      <w:i/>
      <w:color w:val="447524"/>
      <w:sz w:val="22"/>
    </w:rPr>
  </w:style>
  <w:style w:type="paragraph" w:styleId="Heading8">
    <w:name w:val="heading 8"/>
    <w:basedOn w:val="Normal"/>
    <w:next w:val="Normal"/>
    <w:qFormat/>
    <w:locked/>
    <w:rsid w:val="004E1286"/>
    <w:pPr>
      <w:numPr>
        <w:ilvl w:val="7"/>
        <w:numId w:val="2"/>
      </w:numPr>
      <w:spacing w:before="240" w:after="60"/>
      <w:ind w:left="425" w:hanging="425"/>
      <w:outlineLvl w:val="7"/>
    </w:pPr>
    <w:rPr>
      <w:b/>
      <w:iCs/>
      <w:color w:val="447524"/>
    </w:rPr>
  </w:style>
  <w:style w:type="paragraph" w:styleId="Heading9">
    <w:name w:val="heading 9"/>
    <w:basedOn w:val="Normal"/>
    <w:next w:val="Normal"/>
    <w:qFormat/>
    <w:locked/>
    <w:rsid w:val="004E1286"/>
    <w:pPr>
      <w:numPr>
        <w:ilvl w:val="8"/>
        <w:numId w:val="2"/>
      </w:numPr>
      <w:spacing w:before="240" w:after="60"/>
      <w:ind w:left="425" w:hanging="425"/>
      <w:outlineLvl w:val="8"/>
    </w:pPr>
    <w:rPr>
      <w:rFonts w:cs="Arial"/>
      <w:b/>
      <w:i/>
      <w:color w:val="4475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pPr>
      <w:spacing w:after="100"/>
      <w:ind w:firstLine="284"/>
    </w:pPr>
  </w:style>
  <w:style w:type="paragraph" w:styleId="BalloonText">
    <w:name w:val="Balloon Text"/>
    <w:basedOn w:val="Normal"/>
    <w:semiHidden/>
    <w:locked/>
    <w:rPr>
      <w:rFonts w:cs="Tahoma"/>
      <w:sz w:val="16"/>
      <w:szCs w:val="16"/>
    </w:rPr>
  </w:style>
  <w:style w:type="paragraph" w:customStyle="1" w:styleId="InfoBlue">
    <w:name w:val="InfoBlue"/>
    <w:basedOn w:val="Normal"/>
    <w:next w:val="BodyText"/>
    <w:autoRedefine/>
    <w:pPr>
      <w:spacing w:after="120"/>
      <w:ind w:left="720"/>
    </w:pPr>
    <w:rPr>
      <w:i/>
      <w:color w:val="0000FF"/>
    </w:rPr>
  </w:style>
  <w:style w:type="table" w:styleId="TableGrid">
    <w:name w:val="Table Grid"/>
    <w:aliases w:val="Table without header"/>
    <w:basedOn w:val="TableNormal"/>
    <w:rsid w:val="0045530D"/>
    <w:pPr>
      <w:spacing w:after="1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1"/>
    <w:basedOn w:val="BodyText"/>
    <w:rsid w:val="00045863"/>
    <w:pPr>
      <w:numPr>
        <w:numId w:val="1"/>
      </w:numPr>
      <w:spacing w:before="60" w:after="60"/>
      <w:ind w:left="1775" w:hanging="357"/>
      <w:jc w:val="left"/>
    </w:pPr>
  </w:style>
  <w:style w:type="paragraph" w:customStyle="1" w:styleId="Bullets2">
    <w:name w:val="Bullets2"/>
    <w:basedOn w:val="Bullets1"/>
    <w:pPr>
      <w:numPr>
        <w:ilvl w:val="1"/>
      </w:numPr>
      <w:ind w:left="993" w:hanging="284"/>
    </w:pPr>
  </w:style>
  <w:style w:type="paragraph" w:styleId="Caption">
    <w:name w:val="caption"/>
    <w:aliases w:val="Lentelė,Paveikslo pavadinimas,paveikslas"/>
    <w:basedOn w:val="Normal"/>
    <w:next w:val="Normal"/>
    <w:link w:val="CaptionChar"/>
    <w:uiPriority w:val="35"/>
    <w:qFormat/>
    <w:rsid w:val="00416BD8"/>
    <w:pPr>
      <w:keepNext/>
      <w:keepLines/>
      <w:spacing w:before="120" w:after="120"/>
      <w:jc w:val="right"/>
    </w:pPr>
    <w:rPr>
      <w:bCs/>
      <w:i/>
      <w:szCs w:val="20"/>
    </w:rPr>
  </w:style>
  <w:style w:type="paragraph" w:customStyle="1" w:styleId="Code">
    <w:name w:val="Code"/>
    <w:basedOn w:val="Normal"/>
    <w:rsid w:val="006913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s>
      <w:spacing w:after="120"/>
      <w:ind w:left="284"/>
      <w:contextualSpacing/>
    </w:pPr>
    <w:rPr>
      <w:rFonts w:ascii="Courier New" w:hAnsi="Courier New" w:cs="Courier New"/>
      <w:noProof/>
      <w:sz w:val="16"/>
      <w:szCs w:val="16"/>
    </w:rPr>
  </w:style>
  <w:style w:type="character" w:styleId="CommentReference">
    <w:name w:val="annotation reference"/>
    <w:uiPriority w:val="99"/>
    <w:locked/>
    <w:rPr>
      <w:sz w:val="16"/>
      <w:szCs w:val="16"/>
    </w:rPr>
  </w:style>
  <w:style w:type="paragraph" w:styleId="CommentText">
    <w:name w:val="annotation text"/>
    <w:aliases w:val=" Diagrama Diagrama Diagrama, Diagrama Diagrama"/>
    <w:basedOn w:val="Normal"/>
    <w:link w:val="CommentTextChar"/>
    <w:uiPriority w:val="99"/>
    <w:locked/>
  </w:style>
  <w:style w:type="paragraph" w:styleId="CommentSubject">
    <w:name w:val="annotation subject"/>
    <w:basedOn w:val="CommentText"/>
    <w:next w:val="CommentText"/>
    <w:semiHidden/>
    <w:locked/>
    <w:rPr>
      <w:b/>
      <w:bCs/>
    </w:rPr>
  </w:style>
  <w:style w:type="paragraph" w:styleId="DocumentMap">
    <w:name w:val="Document Map"/>
    <w:basedOn w:val="Normal"/>
    <w:semiHidden/>
    <w:locked/>
    <w:pPr>
      <w:shd w:val="clear" w:color="auto" w:fill="000080"/>
    </w:pPr>
  </w:style>
  <w:style w:type="paragraph" w:styleId="Header">
    <w:name w:val="header"/>
    <w:basedOn w:val="Normal"/>
    <w:rsid w:val="00702ACD"/>
    <w:pPr>
      <w:ind w:firstLine="0"/>
      <w:jc w:val="left"/>
    </w:pPr>
    <w:rPr>
      <w:sz w:val="16"/>
    </w:rPr>
  </w:style>
  <w:style w:type="paragraph" w:styleId="Footer">
    <w:name w:val="footer"/>
    <w:basedOn w:val="Header"/>
    <w:link w:val="FooterChar"/>
    <w:pPr>
      <w:jc w:val="center"/>
    </w:pPr>
  </w:style>
  <w:style w:type="character" w:styleId="FootnoteReference">
    <w:name w:val="footnote reference"/>
    <w:semiHidden/>
    <w:locked/>
    <w:rPr>
      <w:sz w:val="20"/>
      <w:vertAlign w:val="superscript"/>
    </w:rPr>
  </w:style>
  <w:style w:type="paragraph" w:styleId="FootnoteText">
    <w:name w:val="footnote text"/>
    <w:aliases w:val="ft"/>
    <w:basedOn w:val="Normal"/>
    <w:semiHidden/>
    <w:locked/>
    <w:pPr>
      <w:keepNext/>
      <w:keepLines/>
      <w:spacing w:before="40" w:after="40"/>
      <w:ind w:left="360" w:hanging="360"/>
    </w:pPr>
    <w:rPr>
      <w:sz w:val="16"/>
    </w:rPr>
  </w:style>
  <w:style w:type="paragraph" w:styleId="Signature">
    <w:name w:val="Signature"/>
    <w:basedOn w:val="Normal"/>
    <w:link w:val="SignatureChar"/>
    <w:pPr>
      <w:jc w:val="right"/>
    </w:pPr>
  </w:style>
  <w:style w:type="paragraph" w:customStyle="1" w:styleId="Picture">
    <w:name w:val="Picture"/>
    <w:basedOn w:val="Normal"/>
    <w:pPr>
      <w:keepNext/>
      <w:keepLines/>
      <w:spacing w:before="80"/>
      <w:jc w:val="center"/>
    </w:pPr>
  </w:style>
  <w:style w:type="paragraph" w:styleId="Title">
    <w:name w:val="Title"/>
    <w:basedOn w:val="Normal"/>
    <w:link w:val="TitleChar"/>
    <w:pPr>
      <w:jc w:val="center"/>
    </w:pPr>
    <w:rPr>
      <w:sz w:val="40"/>
      <w:szCs w:val="40"/>
    </w:rPr>
  </w:style>
  <w:style w:type="paragraph" w:styleId="Subtitle">
    <w:name w:val="Subtitle"/>
    <w:basedOn w:val="Title"/>
    <w:pPr>
      <w:spacing w:after="240"/>
    </w:pPr>
    <w:rPr>
      <w:sz w:val="32"/>
      <w:szCs w:val="32"/>
    </w:rPr>
  </w:style>
  <w:style w:type="paragraph" w:styleId="TableofFigures">
    <w:name w:val="table of figures"/>
    <w:basedOn w:val="Normal"/>
    <w:next w:val="Normal"/>
    <w:semiHidden/>
    <w:locked/>
    <w:pPr>
      <w:ind w:left="320" w:hanging="320"/>
    </w:pPr>
    <w:rPr>
      <w:sz w:val="16"/>
    </w:rPr>
  </w:style>
  <w:style w:type="paragraph" w:styleId="TOC1">
    <w:name w:val="toc 1"/>
    <w:basedOn w:val="Normal"/>
    <w:next w:val="Normal"/>
    <w:autoRedefine/>
    <w:uiPriority w:val="39"/>
    <w:rsid w:val="00DF2507"/>
    <w:pPr>
      <w:tabs>
        <w:tab w:val="left" w:pos="426"/>
        <w:tab w:val="right" w:leader="dot" w:pos="9356"/>
      </w:tabs>
    </w:pPr>
    <w:rPr>
      <w:b/>
      <w:noProof/>
      <w:szCs w:val="16"/>
    </w:rPr>
  </w:style>
  <w:style w:type="paragraph" w:styleId="TOC2">
    <w:name w:val="toc 2"/>
    <w:basedOn w:val="Normal"/>
    <w:next w:val="Normal"/>
    <w:autoRedefine/>
    <w:uiPriority w:val="39"/>
    <w:rsid w:val="00DF2507"/>
    <w:pPr>
      <w:tabs>
        <w:tab w:val="left" w:pos="709"/>
        <w:tab w:val="right" w:leader="dot" w:pos="9356"/>
      </w:tabs>
      <w:ind w:left="160"/>
    </w:pPr>
    <w:rPr>
      <w:i/>
      <w:noProof/>
      <w:szCs w:val="16"/>
    </w:rPr>
  </w:style>
  <w:style w:type="paragraph" w:styleId="TOC3">
    <w:name w:val="toc 3"/>
    <w:basedOn w:val="Normal"/>
    <w:next w:val="Normal"/>
    <w:autoRedefine/>
    <w:uiPriority w:val="39"/>
    <w:rsid w:val="00DF2507"/>
    <w:pPr>
      <w:tabs>
        <w:tab w:val="left" w:pos="851"/>
        <w:tab w:val="right" w:leader="dot" w:pos="9356"/>
      </w:tabs>
      <w:ind w:left="320"/>
    </w:pPr>
    <w:rPr>
      <w:noProof/>
      <w:szCs w:val="16"/>
    </w:rPr>
  </w:style>
  <w:style w:type="paragraph" w:styleId="TOC4">
    <w:name w:val="toc 4"/>
    <w:basedOn w:val="Normal"/>
    <w:next w:val="Normal"/>
    <w:autoRedefine/>
    <w:uiPriority w:val="39"/>
    <w:rsid w:val="0093604B"/>
    <w:pPr>
      <w:tabs>
        <w:tab w:val="right" w:leader="dot" w:pos="9356"/>
      </w:tabs>
      <w:ind w:left="480"/>
    </w:pPr>
    <w:rPr>
      <w:i/>
      <w:noProof/>
      <w:szCs w:val="16"/>
    </w:rPr>
  </w:style>
  <w:style w:type="paragraph" w:styleId="TOC5">
    <w:name w:val="toc 5"/>
    <w:basedOn w:val="Normal"/>
    <w:next w:val="Normal"/>
    <w:autoRedefine/>
    <w:semiHidden/>
    <w:pPr>
      <w:ind w:left="800"/>
    </w:pPr>
  </w:style>
  <w:style w:type="paragraph" w:styleId="TOC6">
    <w:name w:val="toc 6"/>
    <w:basedOn w:val="Normal"/>
    <w:next w:val="Normal"/>
    <w:autoRedefine/>
    <w:semiHidden/>
    <w:locked/>
    <w:pPr>
      <w:ind w:left="1000"/>
    </w:pPr>
  </w:style>
  <w:style w:type="paragraph" w:styleId="TOC7">
    <w:name w:val="toc 7"/>
    <w:basedOn w:val="Normal"/>
    <w:next w:val="Normal"/>
    <w:autoRedefine/>
    <w:semiHidden/>
    <w:locked/>
    <w:pPr>
      <w:ind w:left="1200"/>
    </w:pPr>
  </w:style>
  <w:style w:type="paragraph" w:styleId="TOC8">
    <w:name w:val="toc 8"/>
    <w:basedOn w:val="Normal"/>
    <w:next w:val="Normal"/>
    <w:autoRedefine/>
    <w:semiHidden/>
    <w:locked/>
    <w:pPr>
      <w:ind w:left="1400"/>
    </w:pPr>
  </w:style>
  <w:style w:type="paragraph" w:styleId="TOC9">
    <w:name w:val="toc 9"/>
    <w:basedOn w:val="Normal"/>
    <w:next w:val="Normal"/>
    <w:autoRedefine/>
    <w:semiHidden/>
    <w:locked/>
    <w:pPr>
      <w:ind w:left="1600"/>
    </w:pPr>
  </w:style>
  <w:style w:type="paragraph" w:styleId="Date">
    <w:name w:val="Date"/>
    <w:basedOn w:val="Subtitle"/>
    <w:next w:val="Normal"/>
    <w:pPr>
      <w:spacing w:after="120"/>
      <w:jc w:val="right"/>
    </w:pPr>
    <w:rPr>
      <w:sz w:val="28"/>
      <w:szCs w:val="28"/>
    </w:rPr>
  </w:style>
  <w:style w:type="table" w:styleId="TableColumns3">
    <w:name w:val="Table Columns 3"/>
    <w:basedOn w:val="TableNormal"/>
    <w:rsid w:val="0090014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fspelling1">
    <w:name w:val="f_spelling1"/>
    <w:rsid w:val="002D3055"/>
    <w:rPr>
      <w:rFonts w:ascii="MD Symbol Font" w:hAnsi="MD Symbol Font" w:hint="default"/>
      <w:color w:val="808080"/>
      <w:sz w:val="9"/>
      <w:szCs w:val="9"/>
    </w:rPr>
  </w:style>
  <w:style w:type="table" w:styleId="TableGrid8">
    <w:name w:val="Table Grid 8"/>
    <w:basedOn w:val="TableNormal"/>
    <w:rsid w:val="00B4409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entrbold">
    <w:name w:val="centrbold"/>
    <w:basedOn w:val="Normal"/>
    <w:rsid w:val="009A55AA"/>
    <w:pPr>
      <w:spacing w:before="100" w:beforeAutospacing="1" w:after="100" w:afterAutospacing="1"/>
    </w:pPr>
    <w:rPr>
      <w:sz w:val="24"/>
      <w:lang w:eastAsia="lt-LT"/>
    </w:rPr>
  </w:style>
  <w:style w:type="table" w:styleId="TableContemporary">
    <w:name w:val="Table Contemporary"/>
    <w:basedOn w:val="TableNormal"/>
    <w:rsid w:val="001960C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Hyperlink">
    <w:name w:val="Hyperlink"/>
    <w:uiPriority w:val="99"/>
    <w:rsid w:val="002B267A"/>
    <w:rPr>
      <w:color w:val="0000FF"/>
      <w:u w:val="single"/>
    </w:rPr>
  </w:style>
  <w:style w:type="paragraph" w:customStyle="1" w:styleId="BodyText1">
    <w:name w:val="Body Text1"/>
    <w:basedOn w:val="Normal"/>
    <w:rsid w:val="0011069F"/>
    <w:pPr>
      <w:keepLines/>
      <w:spacing w:after="120"/>
      <w:ind w:firstLine="567"/>
    </w:pPr>
    <w:rPr>
      <w:sz w:val="24"/>
      <w:lang w:val="en-US"/>
    </w:rPr>
  </w:style>
  <w:style w:type="paragraph" w:customStyle="1" w:styleId="ISTATYMAS">
    <w:name w:val="ISTATYMAS"/>
    <w:rsid w:val="0011069F"/>
    <w:pPr>
      <w:jc w:val="center"/>
    </w:pPr>
    <w:rPr>
      <w:rFonts w:ascii="TimesLT" w:hAnsi="TimesLT"/>
      <w:lang w:val="en-GB" w:eastAsia="en-US"/>
    </w:rPr>
  </w:style>
  <w:style w:type="paragraph" w:customStyle="1" w:styleId="MAZAS">
    <w:name w:val="MAZAS"/>
    <w:rsid w:val="0011069F"/>
    <w:pPr>
      <w:ind w:firstLine="312"/>
      <w:jc w:val="both"/>
    </w:pPr>
    <w:rPr>
      <w:rFonts w:ascii="TimesLT" w:hAnsi="TimesLT"/>
      <w:color w:val="000000"/>
      <w:sz w:val="8"/>
      <w:lang w:val="en-GB" w:eastAsia="en-US"/>
    </w:rPr>
  </w:style>
  <w:style w:type="paragraph" w:customStyle="1" w:styleId="BodytextChar0">
    <w:name w:val="Body text Char"/>
    <w:basedOn w:val="Normal"/>
    <w:rsid w:val="0011069F"/>
    <w:pPr>
      <w:keepLines/>
      <w:spacing w:after="120"/>
      <w:ind w:firstLine="567"/>
    </w:pPr>
    <w:rPr>
      <w:sz w:val="24"/>
      <w:lang w:val="en-US"/>
    </w:rPr>
  </w:style>
  <w:style w:type="character" w:customStyle="1" w:styleId="BodytextCharChar">
    <w:name w:val="Body text Char Char"/>
    <w:rsid w:val="0011069F"/>
    <w:rPr>
      <w:noProof w:val="0"/>
      <w:sz w:val="24"/>
      <w:szCs w:val="24"/>
      <w:lang w:val="en-US" w:eastAsia="en-US" w:bidi="ar-SA"/>
    </w:rPr>
  </w:style>
  <w:style w:type="paragraph" w:customStyle="1" w:styleId="ProjectTitle">
    <w:name w:val="Project Title"/>
    <w:basedOn w:val="Normal"/>
    <w:next w:val="Normal"/>
    <w:rsid w:val="0011069F"/>
    <w:pPr>
      <w:keepLines/>
      <w:spacing w:before="4200" w:after="240"/>
      <w:ind w:firstLine="567"/>
      <w:jc w:val="center"/>
    </w:pPr>
    <w:rPr>
      <w:b/>
      <w:sz w:val="44"/>
    </w:rPr>
  </w:style>
  <w:style w:type="paragraph" w:customStyle="1" w:styleId="DocumentSubtitle">
    <w:name w:val="Document Subtitle"/>
    <w:basedOn w:val="DocumentTitle"/>
    <w:rsid w:val="0011069F"/>
    <w:rPr>
      <w:lang w:val="lt-LT"/>
    </w:rPr>
  </w:style>
  <w:style w:type="paragraph" w:customStyle="1" w:styleId="DocumentTitle">
    <w:name w:val="Document Title"/>
    <w:basedOn w:val="Normal"/>
    <w:next w:val="DocumentType"/>
    <w:rsid w:val="0011069F"/>
    <w:pPr>
      <w:keepLines/>
      <w:spacing w:before="240" w:after="240"/>
      <w:ind w:firstLine="567"/>
      <w:jc w:val="center"/>
    </w:pPr>
    <w:rPr>
      <w:b/>
      <w:bCs/>
      <w:sz w:val="32"/>
      <w:szCs w:val="20"/>
      <w:lang w:val="en-US"/>
    </w:rPr>
  </w:style>
  <w:style w:type="paragraph" w:customStyle="1" w:styleId="DocumentType">
    <w:name w:val="Document Type"/>
    <w:basedOn w:val="Normal"/>
    <w:next w:val="DocumentSubtitle"/>
    <w:rsid w:val="0011069F"/>
    <w:pPr>
      <w:keepLines/>
      <w:spacing w:before="240" w:after="240"/>
      <w:ind w:firstLine="567"/>
      <w:jc w:val="center"/>
    </w:pPr>
    <w:rPr>
      <w:b/>
      <w:sz w:val="28"/>
      <w:szCs w:val="28"/>
    </w:rPr>
  </w:style>
  <w:style w:type="paragraph" w:customStyle="1" w:styleId="DocID">
    <w:name w:val="DocID"/>
    <w:basedOn w:val="Normal"/>
    <w:rsid w:val="0011069F"/>
    <w:pPr>
      <w:keepLines/>
      <w:spacing w:before="120" w:after="120"/>
      <w:ind w:firstLine="567"/>
      <w:jc w:val="right"/>
    </w:pPr>
    <w:rPr>
      <w:b/>
      <w:i/>
      <w:sz w:val="24"/>
      <w:lang w:val="en-US"/>
    </w:rPr>
  </w:style>
  <w:style w:type="paragraph" w:styleId="Revision">
    <w:name w:val="Revision"/>
    <w:basedOn w:val="Normal"/>
    <w:rsid w:val="0011069F"/>
    <w:pPr>
      <w:keepLines/>
      <w:spacing w:before="1200" w:after="120"/>
      <w:ind w:firstLine="567"/>
      <w:jc w:val="right"/>
    </w:pPr>
    <w:rPr>
      <w:b/>
      <w:i/>
      <w:sz w:val="24"/>
      <w:lang w:val="en-US"/>
    </w:rPr>
  </w:style>
  <w:style w:type="paragraph" w:customStyle="1" w:styleId="DocDate">
    <w:name w:val="DocDate"/>
    <w:basedOn w:val="Normal"/>
    <w:rsid w:val="0011069F"/>
    <w:pPr>
      <w:keepLines/>
      <w:spacing w:before="120" w:after="4000"/>
      <w:ind w:firstLine="567"/>
      <w:jc w:val="right"/>
    </w:pPr>
    <w:rPr>
      <w:b/>
      <w:i/>
      <w:sz w:val="24"/>
      <w:lang w:val="en-US"/>
    </w:rPr>
  </w:style>
  <w:style w:type="paragraph" w:customStyle="1" w:styleId="Bullettext0">
    <w:name w:val="Bullet text 0"/>
    <w:basedOn w:val="Bullettekstas"/>
    <w:rsid w:val="0011069F"/>
  </w:style>
  <w:style w:type="paragraph" w:customStyle="1" w:styleId="Bullettekstas">
    <w:name w:val="Bullet tekstas"/>
    <w:rsid w:val="0011069F"/>
    <w:pPr>
      <w:keepLines/>
      <w:spacing w:after="120"/>
      <w:jc w:val="both"/>
    </w:pPr>
    <w:rPr>
      <w:sz w:val="24"/>
      <w:szCs w:val="24"/>
      <w:lang w:eastAsia="en-US"/>
    </w:rPr>
  </w:style>
  <w:style w:type="paragraph" w:customStyle="1" w:styleId="HeadingTable">
    <w:name w:val="Heading Table"/>
    <w:basedOn w:val="Normal"/>
    <w:next w:val="TabletextChar"/>
    <w:rsid w:val="0011069F"/>
    <w:pPr>
      <w:keepNext/>
      <w:keepLines/>
      <w:spacing w:before="120" w:after="120"/>
      <w:ind w:firstLine="0"/>
      <w:jc w:val="center"/>
    </w:pPr>
    <w:rPr>
      <w:b/>
      <w:sz w:val="24"/>
      <w:szCs w:val="20"/>
    </w:rPr>
  </w:style>
  <w:style w:type="paragraph" w:customStyle="1" w:styleId="TabletextChar">
    <w:name w:val="Table text Char"/>
    <w:basedOn w:val="Normal"/>
    <w:uiPriority w:val="3"/>
    <w:rsid w:val="0011069F"/>
    <w:pPr>
      <w:spacing w:after="60"/>
      <w:ind w:firstLine="0"/>
      <w:jc w:val="left"/>
    </w:pPr>
    <w:rPr>
      <w:sz w:val="24"/>
      <w:szCs w:val="20"/>
    </w:rPr>
  </w:style>
  <w:style w:type="paragraph" w:customStyle="1" w:styleId="Bullettext2">
    <w:name w:val="Bullet text 2"/>
    <w:basedOn w:val="Bullettekstas"/>
    <w:rsid w:val="0011069F"/>
    <w:pPr>
      <w:ind w:left="1134"/>
    </w:pPr>
  </w:style>
  <w:style w:type="paragraph" w:customStyle="1" w:styleId="Location">
    <w:name w:val="Location"/>
    <w:basedOn w:val="Normal"/>
    <w:rsid w:val="0011069F"/>
    <w:pPr>
      <w:spacing w:before="400"/>
      <w:ind w:firstLine="0"/>
      <w:jc w:val="center"/>
    </w:pPr>
    <w:rPr>
      <w:sz w:val="24"/>
      <w:szCs w:val="20"/>
      <w:lang w:val="en-GB"/>
    </w:rPr>
  </w:style>
  <w:style w:type="paragraph" w:customStyle="1" w:styleId="ElementChar">
    <w:name w:val="Element Char"/>
    <w:basedOn w:val="Normal"/>
    <w:rsid w:val="0011069F"/>
    <w:pPr>
      <w:keepLines/>
      <w:spacing w:after="120"/>
      <w:ind w:firstLine="0"/>
      <w:jc w:val="left"/>
    </w:pPr>
    <w:rPr>
      <w:b/>
      <w:sz w:val="24"/>
    </w:rPr>
  </w:style>
  <w:style w:type="character" w:customStyle="1" w:styleId="ElementCharChar">
    <w:name w:val="Element Char Char"/>
    <w:rsid w:val="0011069F"/>
    <w:rPr>
      <w:b/>
      <w:noProof w:val="0"/>
      <w:sz w:val="24"/>
      <w:szCs w:val="24"/>
      <w:lang w:val="lt-LT" w:eastAsia="en-US" w:bidi="ar-SA"/>
    </w:rPr>
  </w:style>
  <w:style w:type="paragraph" w:customStyle="1" w:styleId="TableTitle">
    <w:name w:val="Table Title"/>
    <w:basedOn w:val="BodytextChar0"/>
    <w:uiPriority w:val="3"/>
    <w:rsid w:val="0011069F"/>
    <w:pPr>
      <w:tabs>
        <w:tab w:val="left" w:pos="7938"/>
      </w:tabs>
      <w:spacing w:before="120"/>
      <w:ind w:firstLine="0"/>
    </w:pPr>
    <w:rPr>
      <w:b/>
      <w:szCs w:val="20"/>
      <w:lang w:val="lt-LT"/>
    </w:rPr>
  </w:style>
  <w:style w:type="paragraph" w:customStyle="1" w:styleId="Numeruotastekstas">
    <w:name w:val="Numeruotas tekstas"/>
    <w:basedOn w:val="BodytextChar0"/>
    <w:rsid w:val="0011069F"/>
    <w:pPr>
      <w:numPr>
        <w:numId w:val="7"/>
      </w:numPr>
    </w:pPr>
    <w:rPr>
      <w:lang w:val="lt-LT"/>
    </w:rPr>
  </w:style>
  <w:style w:type="paragraph" w:customStyle="1" w:styleId="Priedas">
    <w:name w:val="Priedas"/>
    <w:next w:val="BodytextChar0"/>
    <w:rsid w:val="0011069F"/>
    <w:pPr>
      <w:numPr>
        <w:numId w:val="3"/>
      </w:numPr>
      <w:tabs>
        <w:tab w:val="left" w:pos="1418"/>
        <w:tab w:val="left" w:pos="1701"/>
      </w:tabs>
      <w:spacing w:before="240" w:after="240"/>
      <w:ind w:left="567" w:firstLine="0"/>
      <w:jc w:val="center"/>
      <w:outlineLvl w:val="5"/>
    </w:pPr>
    <w:rPr>
      <w:b/>
      <w:bCs/>
      <w:sz w:val="32"/>
      <w:lang w:eastAsia="en-US"/>
    </w:rPr>
  </w:style>
  <w:style w:type="paragraph" w:customStyle="1" w:styleId="StyleDocumentSubtitleFirstline0cm">
    <w:name w:val="Style Document Subtitle + First line:  0 cm"/>
    <w:basedOn w:val="DocumentSubtitle"/>
    <w:rsid w:val="0011069F"/>
    <w:pPr>
      <w:ind w:firstLine="0"/>
    </w:pPr>
  </w:style>
  <w:style w:type="paragraph" w:styleId="BodyTextIndent">
    <w:name w:val="Body Text Indent"/>
    <w:basedOn w:val="BodyText"/>
    <w:rsid w:val="0011069F"/>
    <w:pPr>
      <w:keepLines/>
      <w:spacing w:before="80" w:after="120"/>
      <w:ind w:left="360" w:firstLine="0"/>
      <w:jc w:val="left"/>
    </w:pPr>
    <w:rPr>
      <w:lang w:val="en-US"/>
    </w:rPr>
  </w:style>
  <w:style w:type="paragraph" w:customStyle="1" w:styleId="BodyTextTable">
    <w:name w:val="Body Text Table"/>
    <w:basedOn w:val="BodyText"/>
    <w:rsid w:val="0011069F"/>
    <w:pPr>
      <w:keepLines/>
      <w:spacing w:before="40" w:after="40"/>
      <w:ind w:firstLine="0"/>
      <w:jc w:val="left"/>
    </w:pPr>
    <w:rPr>
      <w:lang w:val="en-US"/>
    </w:rPr>
  </w:style>
  <w:style w:type="paragraph" w:customStyle="1" w:styleId="BodyTextTableIndent">
    <w:name w:val="Body Text Table Indent"/>
    <w:basedOn w:val="BodyText"/>
    <w:next w:val="BodyTextTable"/>
    <w:rsid w:val="0011069F"/>
    <w:pPr>
      <w:keepLines/>
      <w:spacing w:before="40" w:after="40"/>
      <w:ind w:left="288" w:firstLine="0"/>
      <w:jc w:val="left"/>
    </w:pPr>
    <w:rPr>
      <w:lang w:val="en-US"/>
    </w:rPr>
  </w:style>
  <w:style w:type="paragraph" w:styleId="ListNumber2">
    <w:name w:val="List Number 2"/>
    <w:basedOn w:val="BodyText"/>
    <w:rsid w:val="0011069F"/>
    <w:pPr>
      <w:keepLines/>
      <w:tabs>
        <w:tab w:val="left" w:pos="864"/>
        <w:tab w:val="num" w:pos="1008"/>
      </w:tabs>
      <w:spacing w:before="60" w:after="60"/>
      <w:ind w:left="864" w:hanging="576"/>
      <w:jc w:val="left"/>
    </w:pPr>
    <w:rPr>
      <w:lang w:val="en-US"/>
    </w:rPr>
  </w:style>
  <w:style w:type="paragraph" w:styleId="ListNumber3">
    <w:name w:val="List Number 3"/>
    <w:basedOn w:val="BodyText"/>
    <w:rsid w:val="0011069F"/>
    <w:pPr>
      <w:keepLines/>
      <w:tabs>
        <w:tab w:val="num" w:pos="360"/>
        <w:tab w:val="left" w:pos="1440"/>
      </w:tabs>
      <w:spacing w:before="60" w:after="60"/>
      <w:ind w:left="360" w:hanging="360"/>
      <w:jc w:val="left"/>
    </w:pPr>
    <w:rPr>
      <w:lang w:val="en-US"/>
    </w:rPr>
  </w:style>
  <w:style w:type="paragraph" w:customStyle="1" w:styleId="Appendix">
    <w:name w:val="Appendix"/>
    <w:basedOn w:val="BodyText"/>
    <w:next w:val="BodyText"/>
    <w:rsid w:val="0011069F"/>
    <w:pPr>
      <w:keepNext/>
      <w:keepLines/>
      <w:pageBreakBefore/>
      <w:tabs>
        <w:tab w:val="num" w:pos="1800"/>
      </w:tabs>
      <w:spacing w:before="200"/>
      <w:ind w:firstLine="0"/>
      <w:jc w:val="center"/>
    </w:pPr>
    <w:rPr>
      <w:rFonts w:ascii="Tahoma" w:hAnsi="Tahoma"/>
      <w:b/>
      <w:sz w:val="32"/>
      <w:lang w:val="en-US"/>
    </w:rPr>
  </w:style>
  <w:style w:type="paragraph" w:styleId="ListNumber5">
    <w:name w:val="List Number 5"/>
    <w:basedOn w:val="Normal"/>
    <w:rsid w:val="0011069F"/>
    <w:pPr>
      <w:widowControl w:val="0"/>
      <w:tabs>
        <w:tab w:val="num" w:pos="1800"/>
      </w:tabs>
      <w:spacing w:line="240" w:lineRule="atLeast"/>
      <w:ind w:left="1800" w:hanging="360"/>
      <w:jc w:val="left"/>
    </w:pPr>
    <w:rPr>
      <w:rFonts w:ascii="Arial" w:hAnsi="Arial"/>
      <w:szCs w:val="20"/>
      <w:lang w:val="en-US"/>
    </w:rPr>
  </w:style>
  <w:style w:type="paragraph" w:customStyle="1" w:styleId="CompanyLogo3">
    <w:name w:val="Company Logo3"/>
    <w:basedOn w:val="BodyText"/>
    <w:rsid w:val="0011069F"/>
    <w:pPr>
      <w:keepLines/>
      <w:spacing w:after="0"/>
      <w:ind w:firstLine="0"/>
      <w:jc w:val="right"/>
    </w:pPr>
    <w:rPr>
      <w:rFonts w:ascii="Tahoma" w:hAnsi="Tahoma"/>
      <w:i/>
      <w:sz w:val="18"/>
      <w:lang w:val="en-US"/>
    </w:rPr>
  </w:style>
  <w:style w:type="character" w:styleId="Strong">
    <w:name w:val="Strong"/>
    <w:rsid w:val="00727805"/>
    <w:rPr>
      <w:rFonts w:ascii="Times New Roman" w:hAnsi="Times New Roman"/>
      <w:b/>
      <w:bCs/>
    </w:rPr>
  </w:style>
  <w:style w:type="paragraph" w:customStyle="1" w:styleId="GTriadBodyCopy">
    <w:name w:val="G.Triad Body Copy"/>
    <w:basedOn w:val="Normal"/>
    <w:rsid w:val="0011069F"/>
    <w:pPr>
      <w:spacing w:before="40" w:after="40"/>
      <w:ind w:firstLine="0"/>
      <w:jc w:val="left"/>
    </w:pPr>
    <w:rPr>
      <w:lang w:val="en-US"/>
    </w:rPr>
  </w:style>
  <w:style w:type="paragraph" w:styleId="ListNumber">
    <w:name w:val="List Number"/>
    <w:basedOn w:val="BodyText"/>
    <w:rsid w:val="0011069F"/>
    <w:pPr>
      <w:keepLines/>
      <w:tabs>
        <w:tab w:val="num" w:pos="360"/>
      </w:tabs>
      <w:spacing w:before="60" w:after="60"/>
      <w:ind w:left="360" w:hanging="360"/>
      <w:jc w:val="left"/>
    </w:pPr>
    <w:rPr>
      <w:lang w:val="en-US"/>
    </w:rPr>
  </w:style>
  <w:style w:type="paragraph" w:styleId="ListBullet">
    <w:name w:val="List Bullet"/>
    <w:basedOn w:val="BodyText"/>
    <w:rsid w:val="0011069F"/>
    <w:pPr>
      <w:keepLines/>
      <w:tabs>
        <w:tab w:val="left" w:pos="216"/>
        <w:tab w:val="num" w:pos="360"/>
      </w:tabs>
      <w:spacing w:before="60" w:after="60"/>
      <w:ind w:left="360" w:hanging="360"/>
      <w:jc w:val="left"/>
    </w:pPr>
    <w:rPr>
      <w:lang w:val="en-US"/>
    </w:rPr>
  </w:style>
  <w:style w:type="paragraph" w:styleId="ListBullet2">
    <w:name w:val="List Bullet 2"/>
    <w:basedOn w:val="BodyText"/>
    <w:rsid w:val="0011069F"/>
    <w:pPr>
      <w:keepLines/>
      <w:tabs>
        <w:tab w:val="num" w:pos="360"/>
        <w:tab w:val="left" w:pos="432"/>
      </w:tabs>
      <w:spacing w:before="60" w:after="60"/>
      <w:ind w:left="360" w:hanging="360"/>
      <w:jc w:val="left"/>
    </w:pPr>
    <w:rPr>
      <w:lang w:val="en-US"/>
    </w:rPr>
  </w:style>
  <w:style w:type="paragraph" w:styleId="ListBullet3">
    <w:name w:val="List Bullet 3"/>
    <w:basedOn w:val="BodyText"/>
    <w:rsid w:val="0011069F"/>
    <w:pPr>
      <w:keepLines/>
      <w:tabs>
        <w:tab w:val="num" w:pos="360"/>
        <w:tab w:val="left" w:pos="648"/>
      </w:tabs>
      <w:spacing w:before="60" w:after="60"/>
      <w:ind w:left="648" w:hanging="360"/>
      <w:jc w:val="left"/>
    </w:pPr>
    <w:rPr>
      <w:lang w:val="en-US"/>
    </w:rPr>
  </w:style>
  <w:style w:type="paragraph" w:customStyle="1" w:styleId="HeadingBase">
    <w:name w:val="Heading Base"/>
    <w:basedOn w:val="BodyText"/>
    <w:next w:val="BodyText"/>
    <w:rsid w:val="0011069F"/>
    <w:pPr>
      <w:keepNext/>
      <w:keepLines/>
      <w:spacing w:after="0" w:line="240" w:lineRule="atLeast"/>
      <w:ind w:firstLine="0"/>
      <w:jc w:val="left"/>
    </w:pPr>
    <w:rPr>
      <w:rFonts w:ascii="Garamond" w:hAnsi="Garamond"/>
      <w:kern w:val="20"/>
      <w:sz w:val="24"/>
      <w:szCs w:val="20"/>
      <w:lang w:val="en-GB"/>
    </w:rPr>
  </w:style>
  <w:style w:type="paragraph" w:styleId="BodyText2">
    <w:name w:val="Body Text 2"/>
    <w:basedOn w:val="Normal"/>
    <w:rsid w:val="0011069F"/>
    <w:pPr>
      <w:ind w:firstLine="0"/>
      <w:jc w:val="left"/>
    </w:pPr>
    <w:rPr>
      <w:rFonts w:ascii="Garamond" w:hAnsi="Garamond"/>
      <w:sz w:val="24"/>
      <w:szCs w:val="20"/>
    </w:rPr>
  </w:style>
  <w:style w:type="character" w:customStyle="1" w:styleId="Kursyvas">
    <w:name w:val="Kursyvas"/>
    <w:rsid w:val="0011069F"/>
    <w:rPr>
      <w:i/>
    </w:rPr>
  </w:style>
  <w:style w:type="paragraph" w:styleId="BodyTextIndent3">
    <w:name w:val="Body Text Indent 3"/>
    <w:basedOn w:val="Normal"/>
    <w:rsid w:val="0011069F"/>
    <w:pPr>
      <w:spacing w:after="120"/>
      <w:ind w:left="283" w:firstLine="0"/>
      <w:jc w:val="left"/>
    </w:pPr>
    <w:rPr>
      <w:rFonts w:eastAsia="Arial Unicode MS"/>
      <w:sz w:val="16"/>
      <w:szCs w:val="16"/>
      <w:lang w:val="en-GB"/>
    </w:rPr>
  </w:style>
  <w:style w:type="paragraph" w:styleId="BodyText3">
    <w:name w:val="Body Text 3"/>
    <w:basedOn w:val="Normal"/>
    <w:rsid w:val="0011069F"/>
    <w:pPr>
      <w:ind w:firstLine="0"/>
    </w:pPr>
    <w:rPr>
      <w:szCs w:val="20"/>
      <w:lang w:val="en-GB"/>
    </w:rPr>
  </w:style>
  <w:style w:type="character" w:styleId="FollowedHyperlink">
    <w:name w:val="FollowedHyperlink"/>
    <w:rsid w:val="0011069F"/>
    <w:rPr>
      <w:color w:val="800080"/>
      <w:u w:val="single"/>
    </w:rPr>
  </w:style>
  <w:style w:type="paragraph" w:customStyle="1" w:styleId="Normalbullets">
    <w:name w:val="Normal bullets"/>
    <w:rsid w:val="0011069F"/>
    <w:pPr>
      <w:tabs>
        <w:tab w:val="num" w:pos="360"/>
      </w:tabs>
      <w:spacing w:after="120"/>
      <w:ind w:left="360" w:hanging="360"/>
      <w:jc w:val="both"/>
    </w:pPr>
    <w:rPr>
      <w:rFonts w:ascii="Arial" w:hAnsi="Arial"/>
      <w:lang w:val="en-US" w:eastAsia="en-US"/>
    </w:rPr>
  </w:style>
  <w:style w:type="paragraph" w:customStyle="1" w:styleId="Tabletext0">
    <w:name w:val="Tabletext"/>
    <w:basedOn w:val="Normal"/>
    <w:uiPriority w:val="3"/>
    <w:rsid w:val="0011069F"/>
    <w:pPr>
      <w:keepLines/>
      <w:widowControl w:val="0"/>
      <w:spacing w:after="120" w:line="240" w:lineRule="atLeast"/>
      <w:ind w:firstLine="0"/>
      <w:jc w:val="left"/>
    </w:pPr>
    <w:rPr>
      <w:szCs w:val="20"/>
      <w:lang w:val="en-US"/>
    </w:rPr>
  </w:style>
  <w:style w:type="paragraph" w:customStyle="1" w:styleId="Organizacija">
    <w:name w:val="Organizacija"/>
    <w:basedOn w:val="Normal"/>
    <w:rsid w:val="0011069F"/>
    <w:pPr>
      <w:ind w:firstLine="0"/>
      <w:jc w:val="center"/>
    </w:pPr>
    <w:rPr>
      <w:rFonts w:ascii="TimesLT" w:hAnsi="TimesLT"/>
      <w:caps/>
      <w:sz w:val="24"/>
      <w:szCs w:val="20"/>
    </w:rPr>
  </w:style>
  <w:style w:type="paragraph" w:customStyle="1" w:styleId="Paragraph2">
    <w:name w:val="Paragraph2"/>
    <w:basedOn w:val="Normal"/>
    <w:rsid w:val="0011069F"/>
    <w:pPr>
      <w:widowControl w:val="0"/>
      <w:spacing w:before="80" w:line="240" w:lineRule="atLeast"/>
      <w:ind w:left="720" w:firstLine="0"/>
    </w:pPr>
    <w:rPr>
      <w:color w:val="000000"/>
      <w:szCs w:val="20"/>
      <w:lang w:val="en-AU"/>
    </w:rPr>
  </w:style>
  <w:style w:type="paragraph" w:styleId="BodyTextIndent2">
    <w:name w:val="Body Text Indent 2"/>
    <w:basedOn w:val="Normal"/>
    <w:rsid w:val="0011069F"/>
    <w:pPr>
      <w:spacing w:after="120" w:line="480" w:lineRule="auto"/>
      <w:ind w:left="283" w:firstLine="0"/>
      <w:jc w:val="left"/>
    </w:pPr>
    <w:rPr>
      <w:sz w:val="24"/>
      <w:szCs w:val="20"/>
    </w:rPr>
  </w:style>
  <w:style w:type="paragraph" w:customStyle="1" w:styleId="Paveiksliukas">
    <w:name w:val="Paveiksliukas"/>
    <w:basedOn w:val="Normal"/>
    <w:next w:val="Normal"/>
    <w:autoRedefine/>
    <w:rsid w:val="0011069F"/>
    <w:pPr>
      <w:tabs>
        <w:tab w:val="num" w:pos="719"/>
      </w:tabs>
      <w:spacing w:before="120" w:after="120"/>
      <w:ind w:left="719" w:hanging="435"/>
      <w:jc w:val="center"/>
    </w:pPr>
    <w:rPr>
      <w:sz w:val="24"/>
      <w:szCs w:val="20"/>
      <w:lang w:val="en-AU" w:eastAsia="lt-LT"/>
    </w:rPr>
  </w:style>
  <w:style w:type="paragraph" w:customStyle="1" w:styleId="tabletext">
    <w:name w:val="tabletext"/>
    <w:basedOn w:val="Normal"/>
    <w:uiPriority w:val="3"/>
    <w:rsid w:val="0011069F"/>
    <w:pPr>
      <w:numPr>
        <w:numId w:val="4"/>
      </w:numPr>
      <w:tabs>
        <w:tab w:val="clear" w:pos="1080"/>
      </w:tabs>
      <w:spacing w:before="100" w:beforeAutospacing="1" w:after="100" w:afterAutospacing="1"/>
      <w:ind w:left="0" w:firstLine="0"/>
      <w:jc w:val="left"/>
    </w:pPr>
    <w:rPr>
      <w:rFonts w:ascii="Arial Unicode MS" w:eastAsia="Arial Unicode MS" w:hAnsi="Arial Unicode MS" w:cs="Arial Unicode MS"/>
      <w:sz w:val="24"/>
      <w:lang w:val="en-GB"/>
    </w:rPr>
  </w:style>
  <w:style w:type="paragraph" w:customStyle="1" w:styleId="Normalbold">
    <w:name w:val="Normal bold"/>
    <w:basedOn w:val="Normal"/>
    <w:next w:val="Normal"/>
    <w:rsid w:val="0011069F"/>
    <w:pPr>
      <w:spacing w:after="120"/>
      <w:ind w:firstLine="0"/>
      <w:jc w:val="left"/>
    </w:pPr>
    <w:rPr>
      <w:rFonts w:ascii="Arial" w:hAnsi="Arial"/>
      <w:b/>
      <w:szCs w:val="20"/>
      <w:lang w:val="en-US"/>
    </w:rPr>
  </w:style>
  <w:style w:type="paragraph" w:customStyle="1" w:styleId="StyleTabletextBoldChar">
    <w:name w:val="Style Table text + Bold Char"/>
    <w:basedOn w:val="TabletextChar"/>
    <w:rsid w:val="0011069F"/>
    <w:rPr>
      <w:b/>
      <w:bCs/>
    </w:rPr>
  </w:style>
  <w:style w:type="character" w:customStyle="1" w:styleId="TabletextCharChar">
    <w:name w:val="Table text Char Char"/>
    <w:uiPriority w:val="3"/>
    <w:rsid w:val="0011069F"/>
    <w:rPr>
      <w:noProof w:val="0"/>
      <w:sz w:val="24"/>
      <w:lang w:val="lt-LT" w:eastAsia="en-US" w:bidi="ar-SA"/>
    </w:rPr>
  </w:style>
  <w:style w:type="character" w:customStyle="1" w:styleId="StyleTabletextBoldCharChar">
    <w:name w:val="Style Table text + Bold Char Char"/>
    <w:rsid w:val="0011069F"/>
    <w:rPr>
      <w:b/>
      <w:bCs/>
      <w:noProof w:val="0"/>
      <w:sz w:val="24"/>
      <w:lang w:val="lt-LT" w:eastAsia="en-US" w:bidi="ar-SA"/>
    </w:rPr>
  </w:style>
  <w:style w:type="paragraph" w:customStyle="1" w:styleId="StyleBoldChar">
    <w:name w:val="Style Bold Char"/>
    <w:basedOn w:val="Normal"/>
    <w:rsid w:val="0011069F"/>
    <w:pPr>
      <w:spacing w:after="120"/>
      <w:ind w:firstLine="0"/>
    </w:pPr>
    <w:rPr>
      <w:b/>
      <w:sz w:val="22"/>
      <w:szCs w:val="20"/>
    </w:rPr>
  </w:style>
  <w:style w:type="paragraph" w:customStyle="1" w:styleId="Tabletext1">
    <w:name w:val="Table text"/>
    <w:basedOn w:val="Normal"/>
    <w:link w:val="TabletextChar1"/>
    <w:uiPriority w:val="3"/>
    <w:rsid w:val="0011069F"/>
    <w:pPr>
      <w:spacing w:after="60"/>
      <w:ind w:firstLine="0"/>
      <w:jc w:val="left"/>
    </w:pPr>
    <w:rPr>
      <w:sz w:val="24"/>
      <w:szCs w:val="20"/>
    </w:rPr>
  </w:style>
  <w:style w:type="character" w:customStyle="1" w:styleId="BodytextCharCharChar">
    <w:name w:val="Body text Char Char Char"/>
    <w:rsid w:val="0011069F"/>
    <w:rPr>
      <w:noProof w:val="0"/>
      <w:sz w:val="24"/>
      <w:szCs w:val="24"/>
      <w:lang w:val="en-US" w:eastAsia="en-US" w:bidi="ar-SA"/>
    </w:rPr>
  </w:style>
  <w:style w:type="paragraph" w:customStyle="1" w:styleId="special">
    <w:name w:val="special"/>
    <w:basedOn w:val="Normal"/>
    <w:rsid w:val="0011069F"/>
    <w:pPr>
      <w:numPr>
        <w:numId w:val="5"/>
      </w:numPr>
      <w:spacing w:after="120"/>
      <w:jc w:val="left"/>
    </w:pPr>
    <w:rPr>
      <w:rFonts w:ascii="Arial" w:hAnsi="Arial"/>
      <w:szCs w:val="20"/>
      <w:lang w:val="en-GB"/>
    </w:rPr>
  </w:style>
  <w:style w:type="paragraph" w:customStyle="1" w:styleId="listtekstas">
    <w:name w:val="list tekstas"/>
    <w:basedOn w:val="Normal"/>
    <w:rsid w:val="0011069F"/>
    <w:pPr>
      <w:numPr>
        <w:numId w:val="6"/>
      </w:numPr>
      <w:spacing w:after="120"/>
    </w:pPr>
    <w:rPr>
      <w:sz w:val="22"/>
      <w:szCs w:val="20"/>
      <w:lang w:val="en-GB" w:eastAsia="lt-LT"/>
    </w:rPr>
  </w:style>
  <w:style w:type="character" w:styleId="PageNumber">
    <w:name w:val="page number"/>
    <w:basedOn w:val="DefaultParagraphFont"/>
    <w:rsid w:val="0011069F"/>
  </w:style>
  <w:style w:type="character" w:customStyle="1" w:styleId="Heading4H4H41H42H43H411H421H44H412H422H45H413H423H46H47H414H424H48H49H410H415H425H416H426H417H427H431H4111H4211H441H4121H4221H451H4131H4231H461H471H4141H4241H481H491H4101H4151H4251H4161H4261H418H428HChar">
    <w:name w:val="Heading 4;H4;H41;H42;H43;H411;H421;H44;H412;H422;H45;H413;H423;H46;H47;H414;H424;H48;H49;H410;H415;H425;H416;H426;H417;H427;H431;H4111;H4211;H441;H4121;H4221;H451;H4131;H4231;H461;H471;H4141;H4241;H481;H491;H4101;H4151;H4251;H4161;H4261;H418;H428;H Char"/>
    <w:rsid w:val="0011069F"/>
    <w:rPr>
      <w:i/>
      <w:noProof w:val="0"/>
      <w:sz w:val="24"/>
      <w:szCs w:val="24"/>
      <w:lang w:val="lt-LT" w:eastAsia="en-US" w:bidi="ar-SA"/>
    </w:rPr>
  </w:style>
  <w:style w:type="paragraph" w:customStyle="1" w:styleId="normalbold0">
    <w:name w:val="normal bold"/>
    <w:basedOn w:val="Normal"/>
    <w:rsid w:val="0011069F"/>
    <w:pPr>
      <w:spacing w:before="200" w:after="60"/>
      <w:ind w:firstLine="0"/>
    </w:pPr>
    <w:rPr>
      <w:b/>
      <w:sz w:val="22"/>
      <w:szCs w:val="20"/>
      <w:lang w:val="en-GB" w:eastAsia="lt-LT"/>
    </w:rPr>
  </w:style>
  <w:style w:type="paragraph" w:customStyle="1" w:styleId="Bulletlist">
    <w:name w:val="Bullet list"/>
    <w:basedOn w:val="BodytextChar0"/>
    <w:rsid w:val="0011069F"/>
    <w:pPr>
      <w:tabs>
        <w:tab w:val="num" w:pos="1440"/>
      </w:tabs>
      <w:ind w:left="1440" w:hanging="360"/>
    </w:pPr>
    <w:rPr>
      <w:lang w:val="lt-LT"/>
    </w:rPr>
  </w:style>
  <w:style w:type="character" w:customStyle="1" w:styleId="datametai">
    <w:name w:val="datametai"/>
    <w:basedOn w:val="DefaultParagraphFont"/>
    <w:rsid w:val="0011069F"/>
  </w:style>
  <w:style w:type="character" w:customStyle="1" w:styleId="datamnuo">
    <w:name w:val="datamnuo"/>
    <w:basedOn w:val="DefaultParagraphFont"/>
    <w:rsid w:val="0011069F"/>
  </w:style>
  <w:style w:type="character" w:customStyle="1" w:styleId="datadiena">
    <w:name w:val="datadiena"/>
    <w:basedOn w:val="DefaultParagraphFont"/>
    <w:rsid w:val="0011069F"/>
  </w:style>
  <w:style w:type="paragraph" w:customStyle="1" w:styleId="StyleJustifiedFirstline095cm1">
    <w:name w:val="Style Justified First line:  095 cm1"/>
    <w:basedOn w:val="Normal"/>
    <w:rsid w:val="0011069F"/>
    <w:pPr>
      <w:spacing w:line="360" w:lineRule="auto"/>
      <w:ind w:firstLine="539"/>
    </w:pPr>
    <w:rPr>
      <w:sz w:val="24"/>
      <w:szCs w:val="20"/>
      <w:lang w:eastAsia="lt-LT"/>
    </w:rPr>
  </w:style>
  <w:style w:type="paragraph" w:customStyle="1" w:styleId="CentrBold0">
    <w:name w:val="CentrBold"/>
    <w:rsid w:val="0011069F"/>
    <w:pPr>
      <w:jc w:val="center"/>
    </w:pPr>
    <w:rPr>
      <w:rFonts w:ascii="TimesLT" w:hAnsi="TimesLT"/>
      <w:b/>
      <w:caps/>
      <w:lang w:val="en-GB" w:eastAsia="en-US"/>
    </w:rPr>
  </w:style>
  <w:style w:type="paragraph" w:customStyle="1" w:styleId="Figuros">
    <w:name w:val="Figuros"/>
    <w:basedOn w:val="Normal"/>
    <w:autoRedefine/>
    <w:rsid w:val="00A72387"/>
    <w:pPr>
      <w:keepNext/>
      <w:ind w:firstLine="0"/>
      <w:jc w:val="left"/>
    </w:pPr>
    <w:rPr>
      <w:b/>
      <w:szCs w:val="20"/>
    </w:rPr>
  </w:style>
  <w:style w:type="character" w:styleId="HTMLCode">
    <w:name w:val="HTML Code"/>
    <w:rsid w:val="0011069F"/>
    <w:rPr>
      <w:rFonts w:ascii="Courier New" w:eastAsia="Times New Roman" w:hAnsi="Courier New" w:cs="Courier New"/>
      <w:sz w:val="20"/>
      <w:szCs w:val="20"/>
    </w:rPr>
  </w:style>
  <w:style w:type="paragraph" w:customStyle="1" w:styleId="Captionpaveikslas">
    <w:name w:val="Caption.paveikslas"/>
    <w:basedOn w:val="Normal"/>
    <w:next w:val="Normal"/>
    <w:autoRedefine/>
    <w:rsid w:val="00DB7F51"/>
    <w:pPr>
      <w:tabs>
        <w:tab w:val="num" w:pos="1080"/>
      </w:tabs>
      <w:spacing w:before="120" w:after="120"/>
      <w:ind w:firstLine="0"/>
      <w:jc w:val="center"/>
    </w:pPr>
    <w:rPr>
      <w:sz w:val="24"/>
      <w:szCs w:val="20"/>
    </w:rPr>
  </w:style>
  <w:style w:type="paragraph" w:styleId="PlainText">
    <w:name w:val="Plain Text"/>
    <w:basedOn w:val="Normal"/>
    <w:rsid w:val="007668AE"/>
    <w:pPr>
      <w:ind w:firstLine="0"/>
      <w:jc w:val="left"/>
    </w:pPr>
    <w:rPr>
      <w:rFonts w:ascii="Courier New" w:hAnsi="Courier New" w:cs="Courier New"/>
      <w:szCs w:val="20"/>
    </w:rPr>
  </w:style>
  <w:style w:type="character" w:customStyle="1" w:styleId="CharChar">
    <w:name w:val="Char Char"/>
    <w:locked/>
    <w:rsid w:val="007646E4"/>
    <w:rPr>
      <w:b/>
      <w:bCs/>
      <w:i/>
      <w:sz w:val="22"/>
      <w:szCs w:val="28"/>
      <w:lang w:val="lt-LT" w:eastAsia="en-US" w:bidi="ar-SA"/>
    </w:rPr>
  </w:style>
  <w:style w:type="paragraph" w:customStyle="1" w:styleId="StyleCaption">
    <w:name w:val="Style Caption"/>
    <w:aliases w:val="Paveikslo pavadinimas + Not Bold Italic Centered"/>
    <w:basedOn w:val="Caption"/>
    <w:autoRedefine/>
    <w:rsid w:val="007216FB"/>
    <w:pPr>
      <w:jc w:val="center"/>
    </w:pPr>
    <w:rPr>
      <w:b/>
      <w:bCs w:val="0"/>
      <w:i w:val="0"/>
      <w:iCs/>
    </w:rPr>
  </w:style>
  <w:style w:type="character" w:styleId="Emphasis">
    <w:name w:val="Emphasis"/>
    <w:aliases w:val="Lentelės antraštė"/>
    <w:basedOn w:val="DefaultParagraphFont"/>
    <w:rsid w:val="00681356"/>
    <w:rPr>
      <w:rFonts w:ascii="Times New Roman" w:hAnsi="Times New Roman"/>
      <w:i/>
      <w:iCs/>
    </w:rPr>
  </w:style>
  <w:style w:type="paragraph" w:customStyle="1" w:styleId="Pa22">
    <w:name w:val="Pa22"/>
    <w:basedOn w:val="Normal"/>
    <w:next w:val="Normal"/>
    <w:uiPriority w:val="99"/>
    <w:rsid w:val="00F9392A"/>
    <w:pPr>
      <w:autoSpaceDE w:val="0"/>
      <w:autoSpaceDN w:val="0"/>
      <w:adjustRightInd w:val="0"/>
      <w:spacing w:line="221" w:lineRule="atLeast"/>
      <w:ind w:firstLine="0"/>
      <w:jc w:val="left"/>
    </w:pPr>
    <w:rPr>
      <w:rFonts w:ascii="Myriad Pro" w:hAnsi="Myriad Pro"/>
      <w:sz w:val="24"/>
      <w:lang w:eastAsia="lt-LT"/>
    </w:rPr>
  </w:style>
  <w:style w:type="paragraph" w:customStyle="1" w:styleId="Scenarijantrat1">
    <w:name w:val="Scenarijų antraštė 1"/>
    <w:basedOn w:val="Normal"/>
    <w:link w:val="Scenarijantrat1Char"/>
    <w:uiPriority w:val="2"/>
    <w:qFormat/>
    <w:rsid w:val="00682E8D"/>
    <w:pPr>
      <w:spacing w:before="120"/>
      <w:ind w:firstLine="0"/>
    </w:pPr>
    <w:rPr>
      <w:b/>
      <w:color w:val="404040" w:themeColor="text1" w:themeTint="BF"/>
    </w:rPr>
  </w:style>
  <w:style w:type="paragraph" w:customStyle="1" w:styleId="Captionfigura">
    <w:name w:val="Caption.figura"/>
    <w:aliases w:val="Paveikslėlis"/>
    <w:basedOn w:val="Captionpaveikslas"/>
    <w:next w:val="Caption"/>
    <w:link w:val="CaptionfiguraChar"/>
    <w:qFormat/>
    <w:rsid w:val="00084D1C"/>
    <w:rPr>
      <w:i/>
      <w:sz w:val="20"/>
    </w:rPr>
  </w:style>
  <w:style w:type="character" w:customStyle="1" w:styleId="Scenarijantrat1Char">
    <w:name w:val="Scenarijų antraštė 1 Char"/>
    <w:basedOn w:val="DefaultParagraphFont"/>
    <w:link w:val="Scenarijantrat1"/>
    <w:uiPriority w:val="2"/>
    <w:rsid w:val="00682E8D"/>
    <w:rPr>
      <w:b/>
      <w:color w:val="404040" w:themeColor="text1" w:themeTint="BF"/>
      <w:szCs w:val="24"/>
      <w:lang w:eastAsia="en-US"/>
    </w:rPr>
  </w:style>
  <w:style w:type="paragraph" w:customStyle="1" w:styleId="Nuoroda">
    <w:name w:val="Nuoroda"/>
    <w:basedOn w:val="Normal"/>
    <w:link w:val="NuorodaChar"/>
    <w:qFormat/>
    <w:rsid w:val="00F63FD9"/>
    <w:pPr>
      <w:ind w:firstLine="0"/>
    </w:pPr>
    <w:rPr>
      <w:b/>
      <w:i/>
      <w:color w:val="447524"/>
      <w:u w:val="single"/>
    </w:rPr>
  </w:style>
  <w:style w:type="character" w:customStyle="1" w:styleId="CaptionChar">
    <w:name w:val="Caption Char"/>
    <w:aliases w:val="Lentelė Char,Paveikslo pavadinimas Char,paveikslas Char"/>
    <w:basedOn w:val="DefaultParagraphFont"/>
    <w:link w:val="Caption"/>
    <w:uiPriority w:val="35"/>
    <w:rsid w:val="00416BD8"/>
    <w:rPr>
      <w:bCs/>
      <w:i/>
      <w:lang w:eastAsia="en-US"/>
    </w:rPr>
  </w:style>
  <w:style w:type="character" w:customStyle="1" w:styleId="CaptionfiguraChar">
    <w:name w:val="Caption.figura Char"/>
    <w:aliases w:val="Paveikslėlis Char"/>
    <w:basedOn w:val="CaptionChar"/>
    <w:link w:val="Captionfigura"/>
    <w:rsid w:val="00084D1C"/>
    <w:rPr>
      <w:b/>
      <w:bCs w:val="0"/>
      <w:i/>
      <w:sz w:val="18"/>
      <w:lang w:eastAsia="en-US"/>
    </w:rPr>
  </w:style>
  <w:style w:type="paragraph" w:customStyle="1" w:styleId="Lentelssraas">
    <w:name w:val="Lentelės sąrašas"/>
    <w:basedOn w:val="Tabletext1"/>
    <w:link w:val="LentelssraasChar"/>
    <w:uiPriority w:val="3"/>
    <w:qFormat/>
    <w:rsid w:val="00192F9B"/>
    <w:pPr>
      <w:keepNext/>
      <w:numPr>
        <w:numId w:val="9"/>
      </w:numPr>
      <w:spacing w:after="100"/>
      <w:jc w:val="both"/>
    </w:pPr>
    <w:rPr>
      <w:sz w:val="20"/>
    </w:rPr>
  </w:style>
  <w:style w:type="character" w:customStyle="1" w:styleId="NuorodaChar">
    <w:name w:val="Nuoroda Char"/>
    <w:basedOn w:val="DefaultParagraphFont"/>
    <w:link w:val="Nuoroda"/>
    <w:rsid w:val="00F63FD9"/>
    <w:rPr>
      <w:b/>
      <w:i/>
      <w:color w:val="447524"/>
      <w:szCs w:val="24"/>
      <w:u w:val="single"/>
      <w:lang w:eastAsia="en-US"/>
    </w:rPr>
  </w:style>
  <w:style w:type="paragraph" w:customStyle="1" w:styleId="Tekstaslentels">
    <w:name w:val="Tekstas lentelės"/>
    <w:basedOn w:val="Tabletext1"/>
    <w:link w:val="TekstaslentelsChar"/>
    <w:uiPriority w:val="3"/>
    <w:qFormat/>
    <w:rsid w:val="00DC5130"/>
    <w:pPr>
      <w:spacing w:after="80"/>
      <w:jc w:val="both"/>
    </w:pPr>
    <w:rPr>
      <w:sz w:val="20"/>
    </w:rPr>
  </w:style>
  <w:style w:type="character" w:customStyle="1" w:styleId="TabletextChar1">
    <w:name w:val="Table text Char1"/>
    <w:basedOn w:val="DefaultParagraphFont"/>
    <w:link w:val="Tabletext1"/>
    <w:uiPriority w:val="3"/>
    <w:rsid w:val="000E7B59"/>
    <w:rPr>
      <w:sz w:val="24"/>
      <w:lang w:eastAsia="en-US"/>
    </w:rPr>
  </w:style>
  <w:style w:type="character" w:customStyle="1" w:styleId="LentelssraasChar">
    <w:name w:val="Lentelės sąrašas Char"/>
    <w:basedOn w:val="TabletextChar1"/>
    <w:link w:val="Lentelssraas"/>
    <w:uiPriority w:val="3"/>
    <w:rsid w:val="000E7B59"/>
    <w:rPr>
      <w:sz w:val="24"/>
      <w:lang w:eastAsia="en-US"/>
    </w:rPr>
  </w:style>
  <w:style w:type="character" w:customStyle="1" w:styleId="TekstaslentelsChar">
    <w:name w:val="Tekstas lentelės Char"/>
    <w:basedOn w:val="TabletextChar1"/>
    <w:link w:val="Tekstaslentels"/>
    <w:uiPriority w:val="3"/>
    <w:rsid w:val="000E7B59"/>
    <w:rPr>
      <w:sz w:val="24"/>
      <w:lang w:eastAsia="en-US"/>
    </w:rPr>
  </w:style>
  <w:style w:type="paragraph" w:customStyle="1" w:styleId="Scenarijantrat2">
    <w:name w:val="Scenarijų antraštė 2"/>
    <w:basedOn w:val="Normal"/>
    <w:link w:val="Scenarijantrat2Char"/>
    <w:uiPriority w:val="2"/>
    <w:qFormat/>
    <w:rsid w:val="00682E8D"/>
    <w:pPr>
      <w:spacing w:before="40"/>
      <w:ind w:firstLine="57"/>
    </w:pPr>
    <w:rPr>
      <w:i/>
      <w:color w:val="595959" w:themeColor="text1" w:themeTint="A6"/>
    </w:rPr>
  </w:style>
  <w:style w:type="paragraph" w:customStyle="1" w:styleId="Scenarijausnumeravimas">
    <w:name w:val="Scenarijaus numeravimas"/>
    <w:basedOn w:val="Normal"/>
    <w:link w:val="ScenarijausnumeravimasChar"/>
    <w:uiPriority w:val="2"/>
    <w:qFormat/>
    <w:rsid w:val="00445710"/>
    <w:pPr>
      <w:numPr>
        <w:numId w:val="8"/>
      </w:numPr>
    </w:pPr>
  </w:style>
  <w:style w:type="character" w:customStyle="1" w:styleId="Scenarijantrat2Char">
    <w:name w:val="Scenarijų antraštė 2 Char"/>
    <w:basedOn w:val="DefaultParagraphFont"/>
    <w:link w:val="Scenarijantrat2"/>
    <w:uiPriority w:val="2"/>
    <w:rsid w:val="00682E8D"/>
    <w:rPr>
      <w:i/>
      <w:color w:val="595959" w:themeColor="text1" w:themeTint="A6"/>
      <w:szCs w:val="24"/>
      <w:lang w:eastAsia="en-US"/>
    </w:rPr>
  </w:style>
  <w:style w:type="paragraph" w:customStyle="1" w:styleId="NAUJAS">
    <w:name w:val="NAUJAS"/>
    <w:basedOn w:val="Normal"/>
    <w:link w:val="NAUJASChar"/>
    <w:rsid w:val="0032517E"/>
    <w:pPr>
      <w:jc w:val="right"/>
    </w:pPr>
    <w:rPr>
      <w:b/>
      <w:i/>
      <w:sz w:val="18"/>
    </w:rPr>
  </w:style>
  <w:style w:type="character" w:customStyle="1" w:styleId="ScenarijausnumeravimasChar">
    <w:name w:val="Scenarijaus numeravimas Char"/>
    <w:basedOn w:val="DefaultParagraphFont"/>
    <w:link w:val="Scenarijausnumeravimas"/>
    <w:uiPriority w:val="2"/>
    <w:rsid w:val="000E7B59"/>
    <w:rPr>
      <w:szCs w:val="24"/>
      <w:lang w:eastAsia="en-US"/>
    </w:rPr>
  </w:style>
  <w:style w:type="paragraph" w:customStyle="1" w:styleId="Lygiavimas">
    <w:name w:val="Lygiavimas"/>
    <w:basedOn w:val="Caption"/>
    <w:link w:val="LygiavimasChar"/>
    <w:qFormat/>
    <w:rsid w:val="00A93B84"/>
    <w:pPr>
      <w:jc w:val="both"/>
    </w:pPr>
    <w:rPr>
      <w:i w:val="0"/>
    </w:rPr>
  </w:style>
  <w:style w:type="character" w:customStyle="1" w:styleId="NAUJASChar">
    <w:name w:val="NAUJAS Char"/>
    <w:basedOn w:val="DefaultParagraphFont"/>
    <w:link w:val="NAUJAS"/>
    <w:rsid w:val="0032517E"/>
    <w:rPr>
      <w:b/>
      <w:i/>
      <w:sz w:val="18"/>
      <w:szCs w:val="24"/>
      <w:lang w:eastAsia="en-US"/>
    </w:rPr>
  </w:style>
  <w:style w:type="character" w:customStyle="1" w:styleId="LygiavimasChar">
    <w:name w:val="Lygiavimas Char"/>
    <w:basedOn w:val="CaptionChar"/>
    <w:link w:val="Lygiavimas"/>
    <w:rsid w:val="00A93B84"/>
    <w:rPr>
      <w:b w:val="0"/>
      <w:bCs/>
      <w:i w:val="0"/>
      <w:sz w:val="18"/>
      <w:lang w:eastAsia="en-US"/>
    </w:rPr>
  </w:style>
  <w:style w:type="paragraph" w:styleId="ListParagraph">
    <w:name w:val="List Paragraph"/>
    <w:aliases w:val="List not in Table,ERP-List Paragraph,List Paragraph1,List Paragraph11,Bullet EY,Numbering,List Paragraph2,Paragraph,List Paragraph21"/>
    <w:basedOn w:val="Normal"/>
    <w:link w:val="ListParagraphChar"/>
    <w:autoRedefine/>
    <w:uiPriority w:val="34"/>
    <w:qFormat/>
    <w:rsid w:val="000A4F16"/>
    <w:pPr>
      <w:numPr>
        <w:numId w:val="13"/>
      </w:numPr>
      <w:spacing w:after="100"/>
    </w:pPr>
    <w:rPr>
      <w:b/>
    </w:rPr>
  </w:style>
  <w:style w:type="character" w:customStyle="1" w:styleId="ListParagraphChar">
    <w:name w:val="List Paragraph Char"/>
    <w:aliases w:val="List not in Table Char,ERP-List Paragraph Char,List Paragraph1 Char,List Paragraph11 Char,Bullet EY Char,Numbering Char,List Paragraph2 Char,Paragraph Char,List Paragraph21 Char"/>
    <w:link w:val="ListParagraph"/>
    <w:uiPriority w:val="34"/>
    <w:locked/>
    <w:rsid w:val="000A4F16"/>
    <w:rPr>
      <w:b/>
      <w:szCs w:val="24"/>
      <w:lang w:eastAsia="en-US"/>
    </w:rPr>
  </w:style>
  <w:style w:type="paragraph" w:customStyle="1" w:styleId="Sraas1">
    <w:name w:val="Sąrašas1"/>
    <w:basedOn w:val="Normal"/>
    <w:link w:val="SraasChar"/>
    <w:qFormat/>
    <w:rsid w:val="003D521F"/>
    <w:pPr>
      <w:numPr>
        <w:numId w:val="10"/>
      </w:numPr>
      <w:spacing w:after="80"/>
    </w:pPr>
    <w:rPr>
      <w:szCs w:val="20"/>
    </w:rPr>
  </w:style>
  <w:style w:type="character" w:customStyle="1" w:styleId="SraasChar">
    <w:name w:val="Sąrašas Char"/>
    <w:basedOn w:val="DefaultParagraphFont"/>
    <w:link w:val="Sraas1"/>
    <w:rsid w:val="003D521F"/>
    <w:rPr>
      <w:lang w:eastAsia="en-US"/>
    </w:rPr>
  </w:style>
  <w:style w:type="character" w:customStyle="1" w:styleId="SignatureChar">
    <w:name w:val="Signature Char"/>
    <w:basedOn w:val="DefaultParagraphFont"/>
    <w:link w:val="Signature"/>
    <w:rsid w:val="00DE7AB8"/>
    <w:rPr>
      <w:szCs w:val="24"/>
      <w:lang w:eastAsia="en-US"/>
    </w:rPr>
  </w:style>
  <w:style w:type="paragraph" w:styleId="NoSpacing">
    <w:name w:val="No Spacing"/>
    <w:link w:val="NoSpacingChar"/>
    <w:uiPriority w:val="1"/>
    <w:rsid w:val="00DE7AB8"/>
    <w:pPr>
      <w:ind w:firstLine="397"/>
      <w:jc w:val="both"/>
    </w:pPr>
    <w:rPr>
      <w:rFonts w:ascii="Verdana" w:hAnsi="Verdana"/>
      <w:szCs w:val="24"/>
      <w:lang w:eastAsia="en-US"/>
    </w:rPr>
  </w:style>
  <w:style w:type="character" w:customStyle="1" w:styleId="NoSpacingChar">
    <w:name w:val="No Spacing Char"/>
    <w:basedOn w:val="DefaultParagraphFont"/>
    <w:link w:val="NoSpacing"/>
    <w:uiPriority w:val="1"/>
    <w:rsid w:val="00DE7AB8"/>
    <w:rPr>
      <w:rFonts w:ascii="Verdana" w:hAnsi="Verdana"/>
      <w:szCs w:val="24"/>
      <w:lang w:eastAsia="en-US"/>
    </w:rPr>
  </w:style>
  <w:style w:type="paragraph" w:customStyle="1" w:styleId="TableContents">
    <w:name w:val="Table Contents"/>
    <w:basedOn w:val="Normal"/>
    <w:link w:val="TableContentsChar"/>
    <w:uiPriority w:val="99"/>
    <w:rsid w:val="0080479E"/>
    <w:pPr>
      <w:ind w:firstLine="0"/>
      <w:jc w:val="left"/>
    </w:pPr>
    <w:rPr>
      <w:rFonts w:ascii="Calibri" w:hAnsi="Calibri"/>
      <w:sz w:val="22"/>
      <w:szCs w:val="20"/>
      <w:lang w:eastAsia="lt-LT"/>
    </w:rPr>
  </w:style>
  <w:style w:type="character" w:customStyle="1" w:styleId="TableContentsChar">
    <w:name w:val="Table Contents Char"/>
    <w:link w:val="TableContents"/>
    <w:uiPriority w:val="99"/>
    <w:locked/>
    <w:rsid w:val="0080479E"/>
    <w:rPr>
      <w:rFonts w:ascii="Calibri" w:hAnsi="Calibri"/>
      <w:sz w:val="22"/>
    </w:rPr>
  </w:style>
  <w:style w:type="paragraph" w:customStyle="1" w:styleId="Bulletedintable">
    <w:name w:val="Bulleted in table"/>
    <w:basedOn w:val="TableContents"/>
    <w:uiPriority w:val="99"/>
    <w:rsid w:val="0080479E"/>
    <w:pPr>
      <w:numPr>
        <w:numId w:val="11"/>
      </w:numPr>
      <w:tabs>
        <w:tab w:val="clear" w:pos="170"/>
        <w:tab w:val="num" w:pos="482"/>
        <w:tab w:val="num" w:pos="1080"/>
      </w:tabs>
      <w:ind w:left="482" w:hanging="482"/>
    </w:pPr>
  </w:style>
  <w:style w:type="character" w:customStyle="1" w:styleId="BodyTextChar">
    <w:name w:val="Body Text Char"/>
    <w:link w:val="BodyText"/>
    <w:uiPriority w:val="1"/>
    <w:rsid w:val="00C91D4A"/>
    <w:rPr>
      <w:szCs w:val="24"/>
      <w:lang w:eastAsia="en-US"/>
    </w:rPr>
  </w:style>
  <w:style w:type="paragraph" w:customStyle="1" w:styleId="Antraste3tuned">
    <w:name w:val="Antraste 3 tuned"/>
    <w:basedOn w:val="Heading3"/>
    <w:link w:val="Antraste3tunedChar"/>
    <w:rsid w:val="00687577"/>
    <w:pPr>
      <w:numPr>
        <w:numId w:val="12"/>
      </w:numPr>
      <w:spacing w:after="60"/>
      <w:ind w:left="1418" w:hanging="1418"/>
      <w:jc w:val="left"/>
    </w:pPr>
    <w:rPr>
      <w:rFonts w:ascii="Verdana" w:hAnsi="Verdana"/>
      <w:color w:val="auto"/>
    </w:rPr>
  </w:style>
  <w:style w:type="character" w:customStyle="1" w:styleId="Antraste3tunedChar">
    <w:name w:val="Antraste 3 tuned Char"/>
    <w:basedOn w:val="DefaultParagraphFont"/>
    <w:link w:val="Antraste3tuned"/>
    <w:rsid w:val="00687577"/>
    <w:rPr>
      <w:rFonts w:ascii="Verdana" w:hAnsi="Verdana" w:cs="Arial"/>
      <w:b/>
      <w:bCs/>
      <w:i/>
      <w:sz w:val="28"/>
      <w:szCs w:val="24"/>
      <w:lang w:eastAsia="en-US"/>
    </w:rPr>
  </w:style>
  <w:style w:type="character" w:customStyle="1" w:styleId="TitleChar">
    <w:name w:val="Title Char"/>
    <w:basedOn w:val="DefaultParagraphFont"/>
    <w:link w:val="Title"/>
    <w:rsid w:val="00836A7A"/>
    <w:rPr>
      <w:sz w:val="40"/>
      <w:szCs w:val="40"/>
      <w:lang w:eastAsia="en-US"/>
    </w:rPr>
  </w:style>
  <w:style w:type="character" w:customStyle="1" w:styleId="FooterChar">
    <w:name w:val="Footer Char"/>
    <w:basedOn w:val="DefaultParagraphFont"/>
    <w:link w:val="Footer"/>
    <w:rsid w:val="00836A7A"/>
    <w:rPr>
      <w:sz w:val="16"/>
      <w:szCs w:val="24"/>
      <w:lang w:eastAsia="en-US"/>
    </w:rPr>
  </w:style>
  <w:style w:type="character" w:customStyle="1" w:styleId="Heading2Char">
    <w:name w:val="Heading 2 Char"/>
    <w:aliases w:val="Antraste 2 Char,H2 Char,H21 Char,H22 Char,H23 Char,H24 Char,H211 Char,H221 Char,H25 Char,H212 Char,H222 Char,H26 Char,H213 Char,H223 Char,H27 Char,H214 Char,H224 Char,H28 Char,H215 Char,H225 Char,H29 Char,H210 Char,H216 Char,H226 Char"/>
    <w:basedOn w:val="DefaultParagraphFont"/>
    <w:link w:val="Heading2"/>
    <w:rsid w:val="00715805"/>
    <w:rPr>
      <w:b/>
      <w:bCs/>
      <w:iCs/>
      <w:color w:val="447524"/>
      <w:sz w:val="28"/>
      <w:szCs w:val="28"/>
      <w:lang w:eastAsia="en-US"/>
    </w:rPr>
  </w:style>
  <w:style w:type="paragraph" w:customStyle="1" w:styleId="Style1">
    <w:name w:val="Style1"/>
    <w:basedOn w:val="ListParagraph"/>
    <w:link w:val="Style1Char"/>
    <w:rsid w:val="00BB1A8C"/>
  </w:style>
  <w:style w:type="paragraph" w:customStyle="1" w:styleId="Numeracija">
    <w:name w:val="Numeracija"/>
    <w:basedOn w:val="BodyText"/>
    <w:link w:val="NumeracijaChar"/>
    <w:qFormat/>
    <w:rsid w:val="00374256"/>
    <w:pPr>
      <w:numPr>
        <w:numId w:val="14"/>
      </w:numPr>
    </w:pPr>
  </w:style>
  <w:style w:type="character" w:customStyle="1" w:styleId="Style1Char">
    <w:name w:val="Style1 Char"/>
    <w:basedOn w:val="ListParagraphChar"/>
    <w:link w:val="Style1"/>
    <w:rsid w:val="00BB1A8C"/>
    <w:rPr>
      <w:b/>
      <w:szCs w:val="24"/>
      <w:lang w:eastAsia="en-US"/>
    </w:rPr>
  </w:style>
  <w:style w:type="character" w:customStyle="1" w:styleId="NumeracijaChar">
    <w:name w:val="Numeracija Char"/>
    <w:basedOn w:val="BodyTextChar"/>
    <w:link w:val="Numeracija"/>
    <w:rsid w:val="00374256"/>
    <w:rPr>
      <w:szCs w:val="24"/>
      <w:lang w:eastAsia="en-US"/>
    </w:rPr>
  </w:style>
  <w:style w:type="character" w:styleId="PlaceholderText">
    <w:name w:val="Placeholder Text"/>
    <w:basedOn w:val="DefaultParagraphFont"/>
    <w:uiPriority w:val="99"/>
    <w:semiHidden/>
    <w:rsid w:val="00315844"/>
    <w:rPr>
      <w:color w:val="808080"/>
    </w:rPr>
  </w:style>
  <w:style w:type="paragraph" w:customStyle="1" w:styleId="Tekstas">
    <w:name w:val="Tekstas"/>
    <w:link w:val="TekstasDiagrama"/>
    <w:qFormat/>
    <w:rsid w:val="002836DD"/>
    <w:pPr>
      <w:tabs>
        <w:tab w:val="left" w:pos="851"/>
      </w:tabs>
      <w:spacing w:line="276" w:lineRule="auto"/>
      <w:ind w:firstLine="567"/>
      <w:jc w:val="both"/>
    </w:pPr>
    <w:rPr>
      <w:rFonts w:asciiTheme="minorHAnsi" w:hAnsiTheme="minorHAnsi"/>
      <w:sz w:val="24"/>
      <w:szCs w:val="28"/>
      <w:lang w:eastAsia="en-US" w:bidi="en-US"/>
    </w:rPr>
  </w:style>
  <w:style w:type="character" w:customStyle="1" w:styleId="TekstasDiagrama">
    <w:name w:val="Tekstas Diagrama"/>
    <w:basedOn w:val="DefaultParagraphFont"/>
    <w:link w:val="Tekstas"/>
    <w:rsid w:val="002836DD"/>
    <w:rPr>
      <w:rFonts w:asciiTheme="minorHAnsi" w:hAnsiTheme="minorHAnsi"/>
      <w:sz w:val="24"/>
      <w:szCs w:val="28"/>
      <w:lang w:eastAsia="en-US" w:bidi="en-US"/>
    </w:rPr>
  </w:style>
  <w:style w:type="character" w:customStyle="1" w:styleId="CommentTextChar">
    <w:name w:val="Comment Text Char"/>
    <w:aliases w:val=" Diagrama Diagrama Diagrama Char, Diagrama Diagrama Char"/>
    <w:basedOn w:val="DefaultParagraphFont"/>
    <w:link w:val="CommentText"/>
    <w:uiPriority w:val="99"/>
    <w:rsid w:val="002836DD"/>
    <w:rPr>
      <w:szCs w:val="24"/>
      <w:lang w:eastAsia="en-US"/>
    </w:rPr>
  </w:style>
  <w:style w:type="table" w:styleId="LightList-Accent1">
    <w:name w:val="Light List Accent 1"/>
    <w:basedOn w:val="TableNormal"/>
    <w:uiPriority w:val="61"/>
    <w:rsid w:val="002836DD"/>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ypewriter">
    <w:name w:val="Typewriter"/>
    <w:rsid w:val="000B3E2B"/>
    <w:rPr>
      <w:rFonts w:ascii="Courier New" w:hAnsi="Courier New"/>
      <w:sz w:val="20"/>
    </w:rPr>
  </w:style>
  <w:style w:type="paragraph" w:styleId="NormalWeb">
    <w:name w:val="Normal (Web)"/>
    <w:basedOn w:val="Normal"/>
    <w:uiPriority w:val="99"/>
    <w:semiHidden/>
    <w:unhideWhenUsed/>
    <w:rsid w:val="00A00361"/>
    <w:pPr>
      <w:spacing w:before="100" w:beforeAutospacing="1" w:after="100" w:afterAutospacing="1"/>
      <w:ind w:firstLine="0"/>
      <w:jc w:val="left"/>
    </w:pPr>
    <w:rPr>
      <w:sz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5114730">
      <w:bodyDiv w:val="1"/>
      <w:marLeft w:val="0"/>
      <w:marRight w:val="0"/>
      <w:marTop w:val="0"/>
      <w:marBottom w:val="0"/>
      <w:divBdr>
        <w:top w:val="none" w:sz="0" w:space="0" w:color="auto"/>
        <w:left w:val="none" w:sz="0" w:space="0" w:color="auto"/>
        <w:bottom w:val="none" w:sz="0" w:space="0" w:color="auto"/>
        <w:right w:val="none" w:sz="0" w:space="0" w:color="auto"/>
      </w:divBdr>
    </w:div>
    <w:div w:id="332148343">
      <w:bodyDiv w:val="1"/>
      <w:marLeft w:val="0"/>
      <w:marRight w:val="0"/>
      <w:marTop w:val="0"/>
      <w:marBottom w:val="0"/>
      <w:divBdr>
        <w:top w:val="none" w:sz="0" w:space="0" w:color="auto"/>
        <w:left w:val="none" w:sz="0" w:space="0" w:color="auto"/>
        <w:bottom w:val="none" w:sz="0" w:space="0" w:color="auto"/>
        <w:right w:val="none" w:sz="0" w:space="0" w:color="auto"/>
      </w:divBdr>
    </w:div>
    <w:div w:id="464004640">
      <w:bodyDiv w:val="1"/>
      <w:marLeft w:val="0"/>
      <w:marRight w:val="0"/>
      <w:marTop w:val="0"/>
      <w:marBottom w:val="0"/>
      <w:divBdr>
        <w:top w:val="none" w:sz="0" w:space="0" w:color="auto"/>
        <w:left w:val="none" w:sz="0" w:space="0" w:color="auto"/>
        <w:bottom w:val="none" w:sz="0" w:space="0" w:color="auto"/>
        <w:right w:val="none" w:sz="0" w:space="0" w:color="auto"/>
      </w:divBdr>
    </w:div>
    <w:div w:id="522937427">
      <w:bodyDiv w:val="1"/>
      <w:marLeft w:val="0"/>
      <w:marRight w:val="0"/>
      <w:marTop w:val="0"/>
      <w:marBottom w:val="0"/>
      <w:divBdr>
        <w:top w:val="none" w:sz="0" w:space="0" w:color="auto"/>
        <w:left w:val="none" w:sz="0" w:space="0" w:color="auto"/>
        <w:bottom w:val="none" w:sz="0" w:space="0" w:color="auto"/>
        <w:right w:val="none" w:sz="0" w:space="0" w:color="auto"/>
      </w:divBdr>
    </w:div>
    <w:div w:id="532763788">
      <w:bodyDiv w:val="1"/>
      <w:marLeft w:val="0"/>
      <w:marRight w:val="0"/>
      <w:marTop w:val="0"/>
      <w:marBottom w:val="0"/>
      <w:divBdr>
        <w:top w:val="none" w:sz="0" w:space="0" w:color="auto"/>
        <w:left w:val="none" w:sz="0" w:space="0" w:color="auto"/>
        <w:bottom w:val="none" w:sz="0" w:space="0" w:color="auto"/>
        <w:right w:val="none" w:sz="0" w:space="0" w:color="auto"/>
      </w:divBdr>
    </w:div>
    <w:div w:id="611909647">
      <w:bodyDiv w:val="1"/>
      <w:marLeft w:val="0"/>
      <w:marRight w:val="0"/>
      <w:marTop w:val="0"/>
      <w:marBottom w:val="0"/>
      <w:divBdr>
        <w:top w:val="none" w:sz="0" w:space="0" w:color="auto"/>
        <w:left w:val="none" w:sz="0" w:space="0" w:color="auto"/>
        <w:bottom w:val="none" w:sz="0" w:space="0" w:color="auto"/>
        <w:right w:val="none" w:sz="0" w:space="0" w:color="auto"/>
      </w:divBdr>
    </w:div>
    <w:div w:id="642655894">
      <w:bodyDiv w:val="1"/>
      <w:marLeft w:val="0"/>
      <w:marRight w:val="0"/>
      <w:marTop w:val="0"/>
      <w:marBottom w:val="0"/>
      <w:divBdr>
        <w:top w:val="none" w:sz="0" w:space="0" w:color="auto"/>
        <w:left w:val="none" w:sz="0" w:space="0" w:color="auto"/>
        <w:bottom w:val="none" w:sz="0" w:space="0" w:color="auto"/>
        <w:right w:val="none" w:sz="0" w:space="0" w:color="auto"/>
      </w:divBdr>
    </w:div>
    <w:div w:id="693923886">
      <w:bodyDiv w:val="1"/>
      <w:marLeft w:val="0"/>
      <w:marRight w:val="0"/>
      <w:marTop w:val="0"/>
      <w:marBottom w:val="0"/>
      <w:divBdr>
        <w:top w:val="none" w:sz="0" w:space="0" w:color="auto"/>
        <w:left w:val="none" w:sz="0" w:space="0" w:color="auto"/>
        <w:bottom w:val="none" w:sz="0" w:space="0" w:color="auto"/>
        <w:right w:val="none" w:sz="0" w:space="0" w:color="auto"/>
      </w:divBdr>
    </w:div>
    <w:div w:id="706566024">
      <w:bodyDiv w:val="1"/>
      <w:marLeft w:val="0"/>
      <w:marRight w:val="0"/>
      <w:marTop w:val="0"/>
      <w:marBottom w:val="0"/>
      <w:divBdr>
        <w:top w:val="none" w:sz="0" w:space="0" w:color="auto"/>
        <w:left w:val="none" w:sz="0" w:space="0" w:color="auto"/>
        <w:bottom w:val="none" w:sz="0" w:space="0" w:color="auto"/>
        <w:right w:val="none" w:sz="0" w:space="0" w:color="auto"/>
      </w:divBdr>
    </w:div>
    <w:div w:id="831602079">
      <w:bodyDiv w:val="1"/>
      <w:marLeft w:val="0"/>
      <w:marRight w:val="0"/>
      <w:marTop w:val="0"/>
      <w:marBottom w:val="0"/>
      <w:divBdr>
        <w:top w:val="none" w:sz="0" w:space="0" w:color="auto"/>
        <w:left w:val="none" w:sz="0" w:space="0" w:color="auto"/>
        <w:bottom w:val="none" w:sz="0" w:space="0" w:color="auto"/>
        <w:right w:val="none" w:sz="0" w:space="0" w:color="auto"/>
      </w:divBdr>
    </w:div>
    <w:div w:id="834685524">
      <w:bodyDiv w:val="1"/>
      <w:marLeft w:val="0"/>
      <w:marRight w:val="0"/>
      <w:marTop w:val="0"/>
      <w:marBottom w:val="0"/>
      <w:divBdr>
        <w:top w:val="none" w:sz="0" w:space="0" w:color="auto"/>
        <w:left w:val="none" w:sz="0" w:space="0" w:color="auto"/>
        <w:bottom w:val="none" w:sz="0" w:space="0" w:color="auto"/>
        <w:right w:val="none" w:sz="0" w:space="0" w:color="auto"/>
      </w:divBdr>
    </w:div>
    <w:div w:id="886920046">
      <w:bodyDiv w:val="1"/>
      <w:marLeft w:val="0"/>
      <w:marRight w:val="0"/>
      <w:marTop w:val="0"/>
      <w:marBottom w:val="0"/>
      <w:divBdr>
        <w:top w:val="none" w:sz="0" w:space="0" w:color="auto"/>
        <w:left w:val="none" w:sz="0" w:space="0" w:color="auto"/>
        <w:bottom w:val="none" w:sz="0" w:space="0" w:color="auto"/>
        <w:right w:val="none" w:sz="0" w:space="0" w:color="auto"/>
      </w:divBdr>
    </w:div>
    <w:div w:id="1024751890">
      <w:bodyDiv w:val="1"/>
      <w:marLeft w:val="0"/>
      <w:marRight w:val="0"/>
      <w:marTop w:val="0"/>
      <w:marBottom w:val="0"/>
      <w:divBdr>
        <w:top w:val="none" w:sz="0" w:space="0" w:color="auto"/>
        <w:left w:val="none" w:sz="0" w:space="0" w:color="auto"/>
        <w:bottom w:val="none" w:sz="0" w:space="0" w:color="auto"/>
        <w:right w:val="none" w:sz="0" w:space="0" w:color="auto"/>
      </w:divBdr>
    </w:div>
    <w:div w:id="1105077890">
      <w:bodyDiv w:val="1"/>
      <w:marLeft w:val="0"/>
      <w:marRight w:val="0"/>
      <w:marTop w:val="0"/>
      <w:marBottom w:val="0"/>
      <w:divBdr>
        <w:top w:val="none" w:sz="0" w:space="0" w:color="auto"/>
        <w:left w:val="none" w:sz="0" w:space="0" w:color="auto"/>
        <w:bottom w:val="none" w:sz="0" w:space="0" w:color="auto"/>
        <w:right w:val="none" w:sz="0" w:space="0" w:color="auto"/>
      </w:divBdr>
    </w:div>
    <w:div w:id="1232542896">
      <w:bodyDiv w:val="1"/>
      <w:marLeft w:val="0"/>
      <w:marRight w:val="0"/>
      <w:marTop w:val="0"/>
      <w:marBottom w:val="0"/>
      <w:divBdr>
        <w:top w:val="none" w:sz="0" w:space="0" w:color="auto"/>
        <w:left w:val="none" w:sz="0" w:space="0" w:color="auto"/>
        <w:bottom w:val="none" w:sz="0" w:space="0" w:color="auto"/>
        <w:right w:val="none" w:sz="0" w:space="0" w:color="auto"/>
      </w:divBdr>
    </w:div>
    <w:div w:id="1266571788">
      <w:bodyDiv w:val="1"/>
      <w:marLeft w:val="0"/>
      <w:marRight w:val="0"/>
      <w:marTop w:val="0"/>
      <w:marBottom w:val="0"/>
      <w:divBdr>
        <w:top w:val="none" w:sz="0" w:space="0" w:color="auto"/>
        <w:left w:val="none" w:sz="0" w:space="0" w:color="auto"/>
        <w:bottom w:val="none" w:sz="0" w:space="0" w:color="auto"/>
        <w:right w:val="none" w:sz="0" w:space="0" w:color="auto"/>
      </w:divBdr>
    </w:div>
    <w:div w:id="1322583462">
      <w:bodyDiv w:val="1"/>
      <w:marLeft w:val="0"/>
      <w:marRight w:val="0"/>
      <w:marTop w:val="0"/>
      <w:marBottom w:val="0"/>
      <w:divBdr>
        <w:top w:val="none" w:sz="0" w:space="0" w:color="auto"/>
        <w:left w:val="none" w:sz="0" w:space="0" w:color="auto"/>
        <w:bottom w:val="none" w:sz="0" w:space="0" w:color="auto"/>
        <w:right w:val="none" w:sz="0" w:space="0" w:color="auto"/>
      </w:divBdr>
    </w:div>
    <w:div w:id="1688676161">
      <w:bodyDiv w:val="1"/>
      <w:marLeft w:val="0"/>
      <w:marRight w:val="0"/>
      <w:marTop w:val="0"/>
      <w:marBottom w:val="0"/>
      <w:divBdr>
        <w:top w:val="none" w:sz="0" w:space="0" w:color="auto"/>
        <w:left w:val="none" w:sz="0" w:space="0" w:color="auto"/>
        <w:bottom w:val="none" w:sz="0" w:space="0" w:color="auto"/>
        <w:right w:val="none" w:sz="0" w:space="0" w:color="auto"/>
      </w:divBdr>
    </w:div>
    <w:div w:id="1847358438">
      <w:bodyDiv w:val="1"/>
      <w:marLeft w:val="0"/>
      <w:marRight w:val="0"/>
      <w:marTop w:val="0"/>
      <w:marBottom w:val="0"/>
      <w:divBdr>
        <w:top w:val="none" w:sz="0" w:space="0" w:color="auto"/>
        <w:left w:val="none" w:sz="0" w:space="0" w:color="auto"/>
        <w:bottom w:val="none" w:sz="0" w:space="0" w:color="auto"/>
        <w:right w:val="none" w:sz="0" w:space="0" w:color="auto"/>
      </w:divBdr>
    </w:div>
    <w:div w:id="1860467154">
      <w:bodyDiv w:val="1"/>
      <w:marLeft w:val="0"/>
      <w:marRight w:val="0"/>
      <w:marTop w:val="0"/>
      <w:marBottom w:val="0"/>
      <w:divBdr>
        <w:top w:val="none" w:sz="0" w:space="0" w:color="auto"/>
        <w:left w:val="none" w:sz="0" w:space="0" w:color="auto"/>
        <w:bottom w:val="none" w:sz="0" w:space="0" w:color="auto"/>
        <w:right w:val="none" w:sz="0" w:space="0" w:color="auto"/>
      </w:divBdr>
      <w:divsChild>
        <w:div w:id="128789620">
          <w:marLeft w:val="0"/>
          <w:marRight w:val="0"/>
          <w:marTop w:val="0"/>
          <w:marBottom w:val="0"/>
          <w:divBdr>
            <w:top w:val="none" w:sz="0" w:space="0" w:color="auto"/>
            <w:left w:val="none" w:sz="0" w:space="0" w:color="auto"/>
            <w:bottom w:val="none" w:sz="0" w:space="0" w:color="auto"/>
            <w:right w:val="none" w:sz="0" w:space="0" w:color="auto"/>
          </w:divBdr>
          <w:divsChild>
            <w:div w:id="214321064">
              <w:marLeft w:val="0"/>
              <w:marRight w:val="0"/>
              <w:marTop w:val="0"/>
              <w:marBottom w:val="0"/>
              <w:divBdr>
                <w:top w:val="none" w:sz="0" w:space="0" w:color="auto"/>
                <w:left w:val="none" w:sz="0" w:space="0" w:color="auto"/>
                <w:bottom w:val="none" w:sz="0" w:space="0" w:color="auto"/>
                <w:right w:val="none" w:sz="0" w:space="0" w:color="auto"/>
              </w:divBdr>
            </w:div>
            <w:div w:id="256862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469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openxmlformats.org/officeDocument/2006/relationships/image" Target="media/image4.png"/><Relationship Id="rId11" Type="http://schemas.openxmlformats.org/officeDocument/2006/relationships/image" Target="media/image1.jpe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numbering" Target="numbering.xml"/><Relationship Id="rId90" Type="http://schemas.openxmlformats.org/officeDocument/2006/relationships/image" Target="media/image77.png"/><Relationship Id="rId95" Type="http://schemas.openxmlformats.org/officeDocument/2006/relationships/glossaryDocument" Target="glossary/document.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jpe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footer" Target="footer2.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D:\_ANALIZE\_SPECIFIKACIJU%20PAVYZDZIAI\ATEA%20Analizes%20dokumento%20sablonas%20V0.1.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8B50656DA3C4B6DBE9BE169A243C59F"/>
        <w:category>
          <w:name w:val="General"/>
          <w:gallery w:val="placeholder"/>
        </w:category>
        <w:types>
          <w:type w:val="bbPlcHdr"/>
        </w:types>
        <w:behaviors>
          <w:behavior w:val="content"/>
        </w:behaviors>
        <w:guid w:val="{B2BBD15E-FDB8-4E94-9093-27F58B7F7500}"/>
      </w:docPartPr>
      <w:docPartBody>
        <w:p w:rsidR="00607614" w:rsidRDefault="004165F7">
          <w:r w:rsidRPr="000A1961">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panose1 w:val="00000000000000000000"/>
    <w:charset w:val="00"/>
    <w:family w:val="roman"/>
    <w:notTrueType/>
    <w:pitch w:val="variable"/>
    <w:sig w:usb0="00000007" w:usb1="00000000" w:usb2="00000000" w:usb3="00000000" w:csb0="00000081"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A00002AF" w:usb1="5000204B"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65F7"/>
    <w:rsid w:val="00144727"/>
    <w:rsid w:val="00154E50"/>
    <w:rsid w:val="00217666"/>
    <w:rsid w:val="003B1AC5"/>
    <w:rsid w:val="003D2F6C"/>
    <w:rsid w:val="004165F7"/>
    <w:rsid w:val="0048197D"/>
    <w:rsid w:val="004B5C38"/>
    <w:rsid w:val="004D0451"/>
    <w:rsid w:val="005C72F7"/>
    <w:rsid w:val="005D02CD"/>
    <w:rsid w:val="00607614"/>
    <w:rsid w:val="006C2256"/>
    <w:rsid w:val="007C3EAE"/>
    <w:rsid w:val="0099281D"/>
    <w:rsid w:val="00B4784B"/>
    <w:rsid w:val="00C07728"/>
    <w:rsid w:val="00D4788C"/>
    <w:rsid w:val="00D4798E"/>
    <w:rsid w:val="00DB6D67"/>
    <w:rsid w:val="00DF475C"/>
    <w:rsid w:val="00F02BFF"/>
    <w:rsid w:val="00F97DE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F475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BCC3DC85CBA9EB419870D47E3D9ABA6B" ma:contentTypeVersion="6" ma:contentTypeDescription="Kurkite naują dokumentą." ma:contentTypeScope="" ma:versionID="a39844eae5357a58b97b864774ac48e6">
  <xsd:schema xmlns:xsd="http://www.w3.org/2001/XMLSchema" xmlns:xs="http://www.w3.org/2001/XMLSchema" xmlns:p="http://schemas.microsoft.com/office/2006/metadata/properties" xmlns:ns2="b84878d9-a9d2-4b31-bee5-b40bfa9662a6" xmlns:ns3="c4e7841d-17ac-43c0-aea7-ca73da57d5b6" targetNamespace="http://schemas.microsoft.com/office/2006/metadata/properties" ma:root="true" ma:fieldsID="5d718611e39a6ba7481e69d45c4580cd" ns2:_="" ns3:_="">
    <xsd:import namespace="b84878d9-a9d2-4b31-bee5-b40bfa9662a6"/>
    <xsd:import namespace="c4e7841d-17ac-43c0-aea7-ca73da57d5b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878d9-a9d2-4b31-bee5-b40bfa9662a6"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e7841d-17ac-43c0-aea7-ca73da57d5b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278C01-5319-408E-954F-62A1BB3712F2}">
  <ds:schemaRefs>
    <ds:schemaRef ds:uri="http://purl.org/dc/terms/"/>
    <ds:schemaRef ds:uri="http://schemas.microsoft.com/office/2006/documentManagement/types"/>
    <ds:schemaRef ds:uri="http://schemas.microsoft.com/office/2006/metadata/properties"/>
    <ds:schemaRef ds:uri="http://purl.org/dc/dcmitype/"/>
    <ds:schemaRef ds:uri="c4e7841d-17ac-43c0-aea7-ca73da57d5b6"/>
    <ds:schemaRef ds:uri="http://purl.org/dc/elements/1.1/"/>
    <ds:schemaRef ds:uri="http://schemas.microsoft.com/office/infopath/2007/PartnerControls"/>
    <ds:schemaRef ds:uri="http://schemas.openxmlformats.org/package/2006/metadata/core-properties"/>
    <ds:schemaRef ds:uri="b84878d9-a9d2-4b31-bee5-b40bfa9662a6"/>
    <ds:schemaRef ds:uri="http://www.w3.org/XML/1998/namespace"/>
  </ds:schemaRefs>
</ds:datastoreItem>
</file>

<file path=customXml/itemProps2.xml><?xml version="1.0" encoding="utf-8"?>
<ds:datastoreItem xmlns:ds="http://schemas.openxmlformats.org/officeDocument/2006/customXml" ds:itemID="{3340099B-ABE3-42BE-8BC0-27A2AE03E6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878d9-a9d2-4b31-bee5-b40bfa9662a6"/>
    <ds:schemaRef ds:uri="c4e7841d-17ac-43c0-aea7-ca73da57d5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6CAC29-3F8F-4331-89C9-8B56B128F840}">
  <ds:schemaRefs>
    <ds:schemaRef ds:uri="http://schemas.openxmlformats.org/officeDocument/2006/bibliography"/>
  </ds:schemaRefs>
</ds:datastoreItem>
</file>

<file path=customXml/itemProps4.xml><?xml version="1.0" encoding="utf-8"?>
<ds:datastoreItem xmlns:ds="http://schemas.openxmlformats.org/officeDocument/2006/customXml" ds:itemID="{D8CB592D-C88D-41D2-821B-5E73C6E0FA2A}">
  <ds:schemaRefs>
    <ds:schemaRef ds:uri="http://schemas.microsoft.com/sharepoint/v3/contenttype/forms"/>
  </ds:schemaRefs>
</ds:datastoreItem>
</file>

<file path=docMetadata/LabelInfo.xml><?xml version="1.0" encoding="utf-8"?>
<clbl:labelList xmlns:clbl="http://schemas.microsoft.com/office/2020/mipLabelMetadata">
  <clbl:label id="{18450391-6d50-49e0-a466-bfda2ff2a5e1}" enabled="1" method="Standard" siteId="{65f51067-7d65-4aa9-b996-4cc43a0d7111}" contentBits="2" removed="0"/>
</clbl:labelList>
</file>

<file path=docProps/app.xml><?xml version="1.0" encoding="utf-8"?>
<Properties xmlns="http://schemas.openxmlformats.org/officeDocument/2006/extended-properties" xmlns:vt="http://schemas.openxmlformats.org/officeDocument/2006/docPropsVTypes">
  <Template>ATEA Analizes dokumento sablonas V0.1.dot</Template>
  <TotalTime>0</TotalTime>
  <Pages>54</Pages>
  <Words>24180</Words>
  <Characters>13783</Characters>
  <Application>Microsoft Office Word</Application>
  <DocSecurity>0</DocSecurity>
  <Lines>114</Lines>
  <Paragraphs>75</Paragraphs>
  <ScaleCrop>false</ScaleCrop>
  <HeadingPairs>
    <vt:vector size="2" baseType="variant">
      <vt:variant>
        <vt:lpstr>Title</vt:lpstr>
      </vt:variant>
      <vt:variant>
        <vt:i4>1</vt:i4>
      </vt:variant>
    </vt:vector>
  </HeadingPairs>
  <TitlesOfParts>
    <vt:vector size="1" baseType="lpstr">
      <vt:lpstr>Modifikavimo etapo mokymų medžiaga</vt:lpstr>
    </vt:vector>
  </TitlesOfParts>
  <Company>ATEA, UAB</Company>
  <LinksUpToDate>false</LinksUpToDate>
  <CharactersWithSpaces>37888</CharactersWithSpaces>
  <SharedDoc>false</SharedDoc>
  <HLinks>
    <vt:vector size="282" baseType="variant">
      <vt:variant>
        <vt:i4>1441851</vt:i4>
      </vt:variant>
      <vt:variant>
        <vt:i4>311</vt:i4>
      </vt:variant>
      <vt:variant>
        <vt:i4>0</vt:i4>
      </vt:variant>
      <vt:variant>
        <vt:i4>5</vt:i4>
      </vt:variant>
      <vt:variant>
        <vt:lpwstr/>
      </vt:variant>
      <vt:variant>
        <vt:lpwstr>_Toc197151885</vt:lpwstr>
      </vt:variant>
      <vt:variant>
        <vt:i4>1441851</vt:i4>
      </vt:variant>
      <vt:variant>
        <vt:i4>305</vt:i4>
      </vt:variant>
      <vt:variant>
        <vt:i4>0</vt:i4>
      </vt:variant>
      <vt:variant>
        <vt:i4>5</vt:i4>
      </vt:variant>
      <vt:variant>
        <vt:lpwstr/>
      </vt:variant>
      <vt:variant>
        <vt:lpwstr>_Toc197151884</vt:lpwstr>
      </vt:variant>
      <vt:variant>
        <vt:i4>1441851</vt:i4>
      </vt:variant>
      <vt:variant>
        <vt:i4>299</vt:i4>
      </vt:variant>
      <vt:variant>
        <vt:i4>0</vt:i4>
      </vt:variant>
      <vt:variant>
        <vt:i4>5</vt:i4>
      </vt:variant>
      <vt:variant>
        <vt:lpwstr/>
      </vt:variant>
      <vt:variant>
        <vt:lpwstr>_Toc197151883</vt:lpwstr>
      </vt:variant>
      <vt:variant>
        <vt:i4>1441851</vt:i4>
      </vt:variant>
      <vt:variant>
        <vt:i4>293</vt:i4>
      </vt:variant>
      <vt:variant>
        <vt:i4>0</vt:i4>
      </vt:variant>
      <vt:variant>
        <vt:i4>5</vt:i4>
      </vt:variant>
      <vt:variant>
        <vt:lpwstr/>
      </vt:variant>
      <vt:variant>
        <vt:lpwstr>_Toc197151882</vt:lpwstr>
      </vt:variant>
      <vt:variant>
        <vt:i4>1441851</vt:i4>
      </vt:variant>
      <vt:variant>
        <vt:i4>287</vt:i4>
      </vt:variant>
      <vt:variant>
        <vt:i4>0</vt:i4>
      </vt:variant>
      <vt:variant>
        <vt:i4>5</vt:i4>
      </vt:variant>
      <vt:variant>
        <vt:lpwstr/>
      </vt:variant>
      <vt:variant>
        <vt:lpwstr>_Toc197151881</vt:lpwstr>
      </vt:variant>
      <vt:variant>
        <vt:i4>1441851</vt:i4>
      </vt:variant>
      <vt:variant>
        <vt:i4>281</vt:i4>
      </vt:variant>
      <vt:variant>
        <vt:i4>0</vt:i4>
      </vt:variant>
      <vt:variant>
        <vt:i4>5</vt:i4>
      </vt:variant>
      <vt:variant>
        <vt:lpwstr/>
      </vt:variant>
      <vt:variant>
        <vt:lpwstr>_Toc197151880</vt:lpwstr>
      </vt:variant>
      <vt:variant>
        <vt:i4>1638459</vt:i4>
      </vt:variant>
      <vt:variant>
        <vt:i4>275</vt:i4>
      </vt:variant>
      <vt:variant>
        <vt:i4>0</vt:i4>
      </vt:variant>
      <vt:variant>
        <vt:i4>5</vt:i4>
      </vt:variant>
      <vt:variant>
        <vt:lpwstr/>
      </vt:variant>
      <vt:variant>
        <vt:lpwstr>_Toc197151879</vt:lpwstr>
      </vt:variant>
      <vt:variant>
        <vt:i4>1638459</vt:i4>
      </vt:variant>
      <vt:variant>
        <vt:i4>269</vt:i4>
      </vt:variant>
      <vt:variant>
        <vt:i4>0</vt:i4>
      </vt:variant>
      <vt:variant>
        <vt:i4>5</vt:i4>
      </vt:variant>
      <vt:variant>
        <vt:lpwstr/>
      </vt:variant>
      <vt:variant>
        <vt:lpwstr>_Toc197151878</vt:lpwstr>
      </vt:variant>
      <vt:variant>
        <vt:i4>1638459</vt:i4>
      </vt:variant>
      <vt:variant>
        <vt:i4>263</vt:i4>
      </vt:variant>
      <vt:variant>
        <vt:i4>0</vt:i4>
      </vt:variant>
      <vt:variant>
        <vt:i4>5</vt:i4>
      </vt:variant>
      <vt:variant>
        <vt:lpwstr/>
      </vt:variant>
      <vt:variant>
        <vt:lpwstr>_Toc197151877</vt:lpwstr>
      </vt:variant>
      <vt:variant>
        <vt:i4>1638459</vt:i4>
      </vt:variant>
      <vt:variant>
        <vt:i4>257</vt:i4>
      </vt:variant>
      <vt:variant>
        <vt:i4>0</vt:i4>
      </vt:variant>
      <vt:variant>
        <vt:i4>5</vt:i4>
      </vt:variant>
      <vt:variant>
        <vt:lpwstr/>
      </vt:variant>
      <vt:variant>
        <vt:lpwstr>_Toc197151876</vt:lpwstr>
      </vt:variant>
      <vt:variant>
        <vt:i4>1638459</vt:i4>
      </vt:variant>
      <vt:variant>
        <vt:i4>251</vt:i4>
      </vt:variant>
      <vt:variant>
        <vt:i4>0</vt:i4>
      </vt:variant>
      <vt:variant>
        <vt:i4>5</vt:i4>
      </vt:variant>
      <vt:variant>
        <vt:lpwstr/>
      </vt:variant>
      <vt:variant>
        <vt:lpwstr>_Toc197151875</vt:lpwstr>
      </vt:variant>
      <vt:variant>
        <vt:i4>1638459</vt:i4>
      </vt:variant>
      <vt:variant>
        <vt:i4>245</vt:i4>
      </vt:variant>
      <vt:variant>
        <vt:i4>0</vt:i4>
      </vt:variant>
      <vt:variant>
        <vt:i4>5</vt:i4>
      </vt:variant>
      <vt:variant>
        <vt:lpwstr/>
      </vt:variant>
      <vt:variant>
        <vt:lpwstr>_Toc197151874</vt:lpwstr>
      </vt:variant>
      <vt:variant>
        <vt:i4>1638459</vt:i4>
      </vt:variant>
      <vt:variant>
        <vt:i4>239</vt:i4>
      </vt:variant>
      <vt:variant>
        <vt:i4>0</vt:i4>
      </vt:variant>
      <vt:variant>
        <vt:i4>5</vt:i4>
      </vt:variant>
      <vt:variant>
        <vt:lpwstr/>
      </vt:variant>
      <vt:variant>
        <vt:lpwstr>_Toc197151873</vt:lpwstr>
      </vt:variant>
      <vt:variant>
        <vt:i4>1638459</vt:i4>
      </vt:variant>
      <vt:variant>
        <vt:i4>233</vt:i4>
      </vt:variant>
      <vt:variant>
        <vt:i4>0</vt:i4>
      </vt:variant>
      <vt:variant>
        <vt:i4>5</vt:i4>
      </vt:variant>
      <vt:variant>
        <vt:lpwstr/>
      </vt:variant>
      <vt:variant>
        <vt:lpwstr>_Toc197151872</vt:lpwstr>
      </vt:variant>
      <vt:variant>
        <vt:i4>1638459</vt:i4>
      </vt:variant>
      <vt:variant>
        <vt:i4>227</vt:i4>
      </vt:variant>
      <vt:variant>
        <vt:i4>0</vt:i4>
      </vt:variant>
      <vt:variant>
        <vt:i4>5</vt:i4>
      </vt:variant>
      <vt:variant>
        <vt:lpwstr/>
      </vt:variant>
      <vt:variant>
        <vt:lpwstr>_Toc197151871</vt:lpwstr>
      </vt:variant>
      <vt:variant>
        <vt:i4>1638459</vt:i4>
      </vt:variant>
      <vt:variant>
        <vt:i4>221</vt:i4>
      </vt:variant>
      <vt:variant>
        <vt:i4>0</vt:i4>
      </vt:variant>
      <vt:variant>
        <vt:i4>5</vt:i4>
      </vt:variant>
      <vt:variant>
        <vt:lpwstr/>
      </vt:variant>
      <vt:variant>
        <vt:lpwstr>_Toc197151870</vt:lpwstr>
      </vt:variant>
      <vt:variant>
        <vt:i4>1572923</vt:i4>
      </vt:variant>
      <vt:variant>
        <vt:i4>215</vt:i4>
      </vt:variant>
      <vt:variant>
        <vt:i4>0</vt:i4>
      </vt:variant>
      <vt:variant>
        <vt:i4>5</vt:i4>
      </vt:variant>
      <vt:variant>
        <vt:lpwstr/>
      </vt:variant>
      <vt:variant>
        <vt:lpwstr>_Toc197151869</vt:lpwstr>
      </vt:variant>
      <vt:variant>
        <vt:i4>1572923</vt:i4>
      </vt:variant>
      <vt:variant>
        <vt:i4>209</vt:i4>
      </vt:variant>
      <vt:variant>
        <vt:i4>0</vt:i4>
      </vt:variant>
      <vt:variant>
        <vt:i4>5</vt:i4>
      </vt:variant>
      <vt:variant>
        <vt:lpwstr/>
      </vt:variant>
      <vt:variant>
        <vt:lpwstr>_Toc197151868</vt:lpwstr>
      </vt:variant>
      <vt:variant>
        <vt:i4>1572923</vt:i4>
      </vt:variant>
      <vt:variant>
        <vt:i4>203</vt:i4>
      </vt:variant>
      <vt:variant>
        <vt:i4>0</vt:i4>
      </vt:variant>
      <vt:variant>
        <vt:i4>5</vt:i4>
      </vt:variant>
      <vt:variant>
        <vt:lpwstr/>
      </vt:variant>
      <vt:variant>
        <vt:lpwstr>_Toc197151867</vt:lpwstr>
      </vt:variant>
      <vt:variant>
        <vt:i4>1572923</vt:i4>
      </vt:variant>
      <vt:variant>
        <vt:i4>197</vt:i4>
      </vt:variant>
      <vt:variant>
        <vt:i4>0</vt:i4>
      </vt:variant>
      <vt:variant>
        <vt:i4>5</vt:i4>
      </vt:variant>
      <vt:variant>
        <vt:lpwstr/>
      </vt:variant>
      <vt:variant>
        <vt:lpwstr>_Toc197151866</vt:lpwstr>
      </vt:variant>
      <vt:variant>
        <vt:i4>1572923</vt:i4>
      </vt:variant>
      <vt:variant>
        <vt:i4>191</vt:i4>
      </vt:variant>
      <vt:variant>
        <vt:i4>0</vt:i4>
      </vt:variant>
      <vt:variant>
        <vt:i4>5</vt:i4>
      </vt:variant>
      <vt:variant>
        <vt:lpwstr/>
      </vt:variant>
      <vt:variant>
        <vt:lpwstr>_Toc197151865</vt:lpwstr>
      </vt:variant>
      <vt:variant>
        <vt:i4>1572923</vt:i4>
      </vt:variant>
      <vt:variant>
        <vt:i4>185</vt:i4>
      </vt:variant>
      <vt:variant>
        <vt:i4>0</vt:i4>
      </vt:variant>
      <vt:variant>
        <vt:i4>5</vt:i4>
      </vt:variant>
      <vt:variant>
        <vt:lpwstr/>
      </vt:variant>
      <vt:variant>
        <vt:lpwstr>_Toc197151864</vt:lpwstr>
      </vt:variant>
      <vt:variant>
        <vt:i4>1572923</vt:i4>
      </vt:variant>
      <vt:variant>
        <vt:i4>179</vt:i4>
      </vt:variant>
      <vt:variant>
        <vt:i4>0</vt:i4>
      </vt:variant>
      <vt:variant>
        <vt:i4>5</vt:i4>
      </vt:variant>
      <vt:variant>
        <vt:lpwstr/>
      </vt:variant>
      <vt:variant>
        <vt:lpwstr>_Toc197151863</vt:lpwstr>
      </vt:variant>
      <vt:variant>
        <vt:i4>1572923</vt:i4>
      </vt:variant>
      <vt:variant>
        <vt:i4>173</vt:i4>
      </vt:variant>
      <vt:variant>
        <vt:i4>0</vt:i4>
      </vt:variant>
      <vt:variant>
        <vt:i4>5</vt:i4>
      </vt:variant>
      <vt:variant>
        <vt:lpwstr/>
      </vt:variant>
      <vt:variant>
        <vt:lpwstr>_Toc197151862</vt:lpwstr>
      </vt:variant>
      <vt:variant>
        <vt:i4>1572923</vt:i4>
      </vt:variant>
      <vt:variant>
        <vt:i4>167</vt:i4>
      </vt:variant>
      <vt:variant>
        <vt:i4>0</vt:i4>
      </vt:variant>
      <vt:variant>
        <vt:i4>5</vt:i4>
      </vt:variant>
      <vt:variant>
        <vt:lpwstr/>
      </vt:variant>
      <vt:variant>
        <vt:lpwstr>_Toc197151861</vt:lpwstr>
      </vt:variant>
      <vt:variant>
        <vt:i4>1572923</vt:i4>
      </vt:variant>
      <vt:variant>
        <vt:i4>161</vt:i4>
      </vt:variant>
      <vt:variant>
        <vt:i4>0</vt:i4>
      </vt:variant>
      <vt:variant>
        <vt:i4>5</vt:i4>
      </vt:variant>
      <vt:variant>
        <vt:lpwstr/>
      </vt:variant>
      <vt:variant>
        <vt:lpwstr>_Toc197151860</vt:lpwstr>
      </vt:variant>
      <vt:variant>
        <vt:i4>1769531</vt:i4>
      </vt:variant>
      <vt:variant>
        <vt:i4>155</vt:i4>
      </vt:variant>
      <vt:variant>
        <vt:i4>0</vt:i4>
      </vt:variant>
      <vt:variant>
        <vt:i4>5</vt:i4>
      </vt:variant>
      <vt:variant>
        <vt:lpwstr/>
      </vt:variant>
      <vt:variant>
        <vt:lpwstr>_Toc197151859</vt:lpwstr>
      </vt:variant>
      <vt:variant>
        <vt:i4>1769531</vt:i4>
      </vt:variant>
      <vt:variant>
        <vt:i4>149</vt:i4>
      </vt:variant>
      <vt:variant>
        <vt:i4>0</vt:i4>
      </vt:variant>
      <vt:variant>
        <vt:i4>5</vt:i4>
      </vt:variant>
      <vt:variant>
        <vt:lpwstr/>
      </vt:variant>
      <vt:variant>
        <vt:lpwstr>_Toc197151858</vt:lpwstr>
      </vt:variant>
      <vt:variant>
        <vt:i4>1769531</vt:i4>
      </vt:variant>
      <vt:variant>
        <vt:i4>143</vt:i4>
      </vt:variant>
      <vt:variant>
        <vt:i4>0</vt:i4>
      </vt:variant>
      <vt:variant>
        <vt:i4>5</vt:i4>
      </vt:variant>
      <vt:variant>
        <vt:lpwstr/>
      </vt:variant>
      <vt:variant>
        <vt:lpwstr>_Toc197151857</vt:lpwstr>
      </vt:variant>
      <vt:variant>
        <vt:i4>1769531</vt:i4>
      </vt:variant>
      <vt:variant>
        <vt:i4>137</vt:i4>
      </vt:variant>
      <vt:variant>
        <vt:i4>0</vt:i4>
      </vt:variant>
      <vt:variant>
        <vt:i4>5</vt:i4>
      </vt:variant>
      <vt:variant>
        <vt:lpwstr/>
      </vt:variant>
      <vt:variant>
        <vt:lpwstr>_Toc197151856</vt:lpwstr>
      </vt:variant>
      <vt:variant>
        <vt:i4>1769531</vt:i4>
      </vt:variant>
      <vt:variant>
        <vt:i4>131</vt:i4>
      </vt:variant>
      <vt:variant>
        <vt:i4>0</vt:i4>
      </vt:variant>
      <vt:variant>
        <vt:i4>5</vt:i4>
      </vt:variant>
      <vt:variant>
        <vt:lpwstr/>
      </vt:variant>
      <vt:variant>
        <vt:lpwstr>_Toc197151855</vt:lpwstr>
      </vt:variant>
      <vt:variant>
        <vt:i4>1769531</vt:i4>
      </vt:variant>
      <vt:variant>
        <vt:i4>125</vt:i4>
      </vt:variant>
      <vt:variant>
        <vt:i4>0</vt:i4>
      </vt:variant>
      <vt:variant>
        <vt:i4>5</vt:i4>
      </vt:variant>
      <vt:variant>
        <vt:lpwstr/>
      </vt:variant>
      <vt:variant>
        <vt:lpwstr>_Toc197151854</vt:lpwstr>
      </vt:variant>
      <vt:variant>
        <vt:i4>1769531</vt:i4>
      </vt:variant>
      <vt:variant>
        <vt:i4>119</vt:i4>
      </vt:variant>
      <vt:variant>
        <vt:i4>0</vt:i4>
      </vt:variant>
      <vt:variant>
        <vt:i4>5</vt:i4>
      </vt:variant>
      <vt:variant>
        <vt:lpwstr/>
      </vt:variant>
      <vt:variant>
        <vt:lpwstr>_Toc197151853</vt:lpwstr>
      </vt:variant>
      <vt:variant>
        <vt:i4>1769531</vt:i4>
      </vt:variant>
      <vt:variant>
        <vt:i4>113</vt:i4>
      </vt:variant>
      <vt:variant>
        <vt:i4>0</vt:i4>
      </vt:variant>
      <vt:variant>
        <vt:i4>5</vt:i4>
      </vt:variant>
      <vt:variant>
        <vt:lpwstr/>
      </vt:variant>
      <vt:variant>
        <vt:lpwstr>_Toc197151852</vt:lpwstr>
      </vt:variant>
      <vt:variant>
        <vt:i4>1769531</vt:i4>
      </vt:variant>
      <vt:variant>
        <vt:i4>107</vt:i4>
      </vt:variant>
      <vt:variant>
        <vt:i4>0</vt:i4>
      </vt:variant>
      <vt:variant>
        <vt:i4>5</vt:i4>
      </vt:variant>
      <vt:variant>
        <vt:lpwstr/>
      </vt:variant>
      <vt:variant>
        <vt:lpwstr>_Toc197151851</vt:lpwstr>
      </vt:variant>
      <vt:variant>
        <vt:i4>1769531</vt:i4>
      </vt:variant>
      <vt:variant>
        <vt:i4>101</vt:i4>
      </vt:variant>
      <vt:variant>
        <vt:i4>0</vt:i4>
      </vt:variant>
      <vt:variant>
        <vt:i4>5</vt:i4>
      </vt:variant>
      <vt:variant>
        <vt:lpwstr/>
      </vt:variant>
      <vt:variant>
        <vt:lpwstr>_Toc197151850</vt:lpwstr>
      </vt:variant>
      <vt:variant>
        <vt:i4>1703995</vt:i4>
      </vt:variant>
      <vt:variant>
        <vt:i4>95</vt:i4>
      </vt:variant>
      <vt:variant>
        <vt:i4>0</vt:i4>
      </vt:variant>
      <vt:variant>
        <vt:i4>5</vt:i4>
      </vt:variant>
      <vt:variant>
        <vt:lpwstr/>
      </vt:variant>
      <vt:variant>
        <vt:lpwstr>_Toc197151849</vt:lpwstr>
      </vt:variant>
      <vt:variant>
        <vt:i4>1703995</vt:i4>
      </vt:variant>
      <vt:variant>
        <vt:i4>89</vt:i4>
      </vt:variant>
      <vt:variant>
        <vt:i4>0</vt:i4>
      </vt:variant>
      <vt:variant>
        <vt:i4>5</vt:i4>
      </vt:variant>
      <vt:variant>
        <vt:lpwstr/>
      </vt:variant>
      <vt:variant>
        <vt:lpwstr>_Toc197151848</vt:lpwstr>
      </vt:variant>
      <vt:variant>
        <vt:i4>1703995</vt:i4>
      </vt:variant>
      <vt:variant>
        <vt:i4>83</vt:i4>
      </vt:variant>
      <vt:variant>
        <vt:i4>0</vt:i4>
      </vt:variant>
      <vt:variant>
        <vt:i4>5</vt:i4>
      </vt:variant>
      <vt:variant>
        <vt:lpwstr/>
      </vt:variant>
      <vt:variant>
        <vt:lpwstr>_Toc197151847</vt:lpwstr>
      </vt:variant>
      <vt:variant>
        <vt:i4>1703995</vt:i4>
      </vt:variant>
      <vt:variant>
        <vt:i4>77</vt:i4>
      </vt:variant>
      <vt:variant>
        <vt:i4>0</vt:i4>
      </vt:variant>
      <vt:variant>
        <vt:i4>5</vt:i4>
      </vt:variant>
      <vt:variant>
        <vt:lpwstr/>
      </vt:variant>
      <vt:variant>
        <vt:lpwstr>_Toc197151846</vt:lpwstr>
      </vt:variant>
      <vt:variant>
        <vt:i4>1703995</vt:i4>
      </vt:variant>
      <vt:variant>
        <vt:i4>71</vt:i4>
      </vt:variant>
      <vt:variant>
        <vt:i4>0</vt:i4>
      </vt:variant>
      <vt:variant>
        <vt:i4>5</vt:i4>
      </vt:variant>
      <vt:variant>
        <vt:lpwstr/>
      </vt:variant>
      <vt:variant>
        <vt:lpwstr>_Toc197151845</vt:lpwstr>
      </vt:variant>
      <vt:variant>
        <vt:i4>1703995</vt:i4>
      </vt:variant>
      <vt:variant>
        <vt:i4>65</vt:i4>
      </vt:variant>
      <vt:variant>
        <vt:i4>0</vt:i4>
      </vt:variant>
      <vt:variant>
        <vt:i4>5</vt:i4>
      </vt:variant>
      <vt:variant>
        <vt:lpwstr/>
      </vt:variant>
      <vt:variant>
        <vt:lpwstr>_Toc197151844</vt:lpwstr>
      </vt:variant>
      <vt:variant>
        <vt:i4>1703995</vt:i4>
      </vt:variant>
      <vt:variant>
        <vt:i4>59</vt:i4>
      </vt:variant>
      <vt:variant>
        <vt:i4>0</vt:i4>
      </vt:variant>
      <vt:variant>
        <vt:i4>5</vt:i4>
      </vt:variant>
      <vt:variant>
        <vt:lpwstr/>
      </vt:variant>
      <vt:variant>
        <vt:lpwstr>_Toc197151843</vt:lpwstr>
      </vt:variant>
      <vt:variant>
        <vt:i4>1703995</vt:i4>
      </vt:variant>
      <vt:variant>
        <vt:i4>53</vt:i4>
      </vt:variant>
      <vt:variant>
        <vt:i4>0</vt:i4>
      </vt:variant>
      <vt:variant>
        <vt:i4>5</vt:i4>
      </vt:variant>
      <vt:variant>
        <vt:lpwstr/>
      </vt:variant>
      <vt:variant>
        <vt:lpwstr>_Toc197151842</vt:lpwstr>
      </vt:variant>
      <vt:variant>
        <vt:i4>1703995</vt:i4>
      </vt:variant>
      <vt:variant>
        <vt:i4>47</vt:i4>
      </vt:variant>
      <vt:variant>
        <vt:i4>0</vt:i4>
      </vt:variant>
      <vt:variant>
        <vt:i4>5</vt:i4>
      </vt:variant>
      <vt:variant>
        <vt:lpwstr/>
      </vt:variant>
      <vt:variant>
        <vt:lpwstr>_Toc197151841</vt:lpwstr>
      </vt:variant>
      <vt:variant>
        <vt:i4>1703995</vt:i4>
      </vt:variant>
      <vt:variant>
        <vt:i4>41</vt:i4>
      </vt:variant>
      <vt:variant>
        <vt:i4>0</vt:i4>
      </vt:variant>
      <vt:variant>
        <vt:i4>5</vt:i4>
      </vt:variant>
      <vt:variant>
        <vt:lpwstr/>
      </vt:variant>
      <vt:variant>
        <vt:lpwstr>_Toc197151840</vt:lpwstr>
      </vt:variant>
      <vt:variant>
        <vt:i4>1900603</vt:i4>
      </vt:variant>
      <vt:variant>
        <vt:i4>35</vt:i4>
      </vt:variant>
      <vt:variant>
        <vt:i4>0</vt:i4>
      </vt:variant>
      <vt:variant>
        <vt:i4>5</vt:i4>
      </vt:variant>
      <vt:variant>
        <vt:lpwstr/>
      </vt:variant>
      <vt:variant>
        <vt:lpwstr>_Toc197151839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Modifikavimo etapo mokymų medžiaga</dc:title>
  <dc:subject/>
  <dc:creator>Ignas Naikelis</dc:creator>
  <cp:keywords/>
  <dc:description/>
  <cp:lastModifiedBy>Jurgita Makarienė</cp:lastModifiedBy>
  <cp:revision>2</cp:revision>
  <cp:lastPrinted>2016-01-14T08:56:00Z</cp:lastPrinted>
  <dcterms:created xsi:type="dcterms:W3CDTF">2024-10-18T07:27:00Z</dcterms:created>
  <dcterms:modified xsi:type="dcterms:W3CDTF">2024-10-18T07:27:00Z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any Name">
    <vt:lpwstr>CPVA</vt:lpwstr>
  </property>
  <property fmtid="{D5CDD505-2E9C-101B-9397-08002B2CF9AE}" pid="3" name="Project">
    <vt:lpwstr>VSFSVVP IS</vt:lpwstr>
  </property>
  <property fmtid="{D5CDD505-2E9C-101B-9397-08002B2CF9AE}" pid="4" name="Status">
    <vt:lpwstr>Draft</vt:lpwstr>
  </property>
  <property fmtid="{D5CDD505-2E9C-101B-9397-08002B2CF9AE}" pid="5" name="Reference">
    <vt:lpwstr>1.0</vt:lpwstr>
  </property>
  <property fmtid="{D5CDD505-2E9C-101B-9397-08002B2CF9AE}" pid="6" name="Document number">
    <vt:lpwstr>Dokumento numeris (A+2 metų skaičiai + 3 mėnesio raidės angliškai + 2 dienos skaičiai +/0yx; y - analitiko id; x - dokumento eiles nr, jei per diena sukurti keli dokumentai) pvz A08MAY12/004  </vt:lpwstr>
  </property>
  <property fmtid="{D5CDD505-2E9C-101B-9397-08002B2CF9AE}" pid="7" name="Date completed">
    <vt:lpwstr>2024-06-11</vt:lpwstr>
  </property>
  <property fmtid="{D5CDD505-2E9C-101B-9397-08002B2CF9AE}" pid="8" name="Title">
    <vt:lpwstr>Modifikavimo etapo mokymų medžiaga</vt:lpwstr>
  </property>
  <property fmtid="{D5CDD505-2E9C-101B-9397-08002B2CF9AE}" pid="9" name="_dlc_DocIdItemGuid">
    <vt:lpwstr>b16a97a5-49d7-41ae-ae68-1814e833c0d3</vt:lpwstr>
  </property>
  <property fmtid="{D5CDD505-2E9C-101B-9397-08002B2CF9AE}" pid="10" name="ContentTypeId">
    <vt:lpwstr>0x010100BCC3DC85CBA9EB419870D47E3D9ABA6B</vt:lpwstr>
  </property>
  <property fmtid="{D5CDD505-2E9C-101B-9397-08002B2CF9AE}" pid="11" name="MSIP_Label_18450391-6d50-49e0-a466-bfda2ff2a5e1_Enabled">
    <vt:lpwstr>true</vt:lpwstr>
  </property>
  <property fmtid="{D5CDD505-2E9C-101B-9397-08002B2CF9AE}" pid="12" name="MSIP_Label_18450391-6d50-49e0-a466-bfda2ff2a5e1_SetDate">
    <vt:lpwstr>2021-08-11T12:35:45Z</vt:lpwstr>
  </property>
  <property fmtid="{D5CDD505-2E9C-101B-9397-08002B2CF9AE}" pid="13" name="MSIP_Label_18450391-6d50-49e0-a466-bfda2ff2a5e1_Method">
    <vt:lpwstr>Standard</vt:lpwstr>
  </property>
  <property fmtid="{D5CDD505-2E9C-101B-9397-08002B2CF9AE}" pid="14" name="MSIP_Label_18450391-6d50-49e0-a466-bfda2ff2a5e1_Name">
    <vt:lpwstr>18450391-6d50-49e0-a466-bfda2ff2a5e1</vt:lpwstr>
  </property>
  <property fmtid="{D5CDD505-2E9C-101B-9397-08002B2CF9AE}" pid="15" name="MSIP_Label_18450391-6d50-49e0-a466-bfda2ff2a5e1_SiteId">
    <vt:lpwstr>65f51067-7d65-4aa9-b996-4cc43a0d7111</vt:lpwstr>
  </property>
  <property fmtid="{D5CDD505-2E9C-101B-9397-08002B2CF9AE}" pid="16" name="MSIP_Label_18450391-6d50-49e0-a466-bfda2ff2a5e1_ActionId">
    <vt:lpwstr>1782e8d1-e7da-41f9-92a4-2cdd73ee1349</vt:lpwstr>
  </property>
  <property fmtid="{D5CDD505-2E9C-101B-9397-08002B2CF9AE}" pid="17" name="MSIP_Label_18450391-6d50-49e0-a466-bfda2ff2a5e1_ContentBits">
    <vt:lpwstr>2</vt:lpwstr>
  </property>
</Properties>
</file>